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6631F" w14:textId="77777777" w:rsidR="00111DA5" w:rsidRDefault="00111DA5" w:rsidP="003B1378">
      <w:pPr>
        <w:pStyle w:val="Title"/>
        <w:rPr>
          <w:rFonts w:eastAsiaTheme="minorEastAsia" w:cstheme="minorBidi"/>
          <w:b/>
          <w:caps/>
          <w:color w:val="0D0D0D" w:themeColor="text1" w:themeTint="F2"/>
          <w:spacing w:val="0"/>
          <w:kern w:val="0"/>
          <w:sz w:val="24"/>
          <w:szCs w:val="48"/>
        </w:rPr>
      </w:pPr>
      <w:bookmarkStart w:id="0" w:name="_GoBack"/>
      <w:bookmarkEnd w:id="0"/>
    </w:p>
    <w:p w14:paraId="46955548" w14:textId="77777777" w:rsidR="00111DA5" w:rsidRDefault="00111DA5" w:rsidP="003B1378">
      <w:pPr>
        <w:pStyle w:val="Title"/>
        <w:rPr>
          <w:rFonts w:eastAsiaTheme="minorEastAsia" w:cstheme="minorBidi"/>
          <w:b/>
          <w:caps/>
          <w:color w:val="0D0D0D" w:themeColor="text1" w:themeTint="F2"/>
          <w:spacing w:val="0"/>
          <w:kern w:val="0"/>
          <w:sz w:val="24"/>
          <w:szCs w:val="48"/>
        </w:rPr>
      </w:pPr>
    </w:p>
    <w:p w14:paraId="69F58DC2" w14:textId="77777777" w:rsidR="00111DA5" w:rsidRDefault="00111DA5" w:rsidP="003B1378">
      <w:pPr>
        <w:pStyle w:val="Title"/>
        <w:rPr>
          <w:rFonts w:eastAsiaTheme="minorEastAsia" w:cstheme="minorBidi"/>
          <w:b/>
          <w:caps/>
          <w:color w:val="0D0D0D" w:themeColor="text1" w:themeTint="F2"/>
          <w:spacing w:val="0"/>
          <w:kern w:val="0"/>
          <w:sz w:val="24"/>
          <w:szCs w:val="48"/>
        </w:rPr>
      </w:pPr>
    </w:p>
    <w:p w14:paraId="0C4C4D2E" w14:textId="77777777" w:rsidR="003B1378" w:rsidRDefault="002A783C" w:rsidP="003B1378">
      <w:pPr>
        <w:pStyle w:val="Title"/>
      </w:pPr>
      <w:r>
        <w:t>MONTH 1</w:t>
      </w:r>
    </w:p>
    <w:p w14:paraId="6639A14B" w14:textId="77777777" w:rsidR="00C168BC" w:rsidRDefault="00C168BC" w:rsidP="00C168BC">
      <w:pPr>
        <w:rPr>
          <w:color w:val="A6A6A6" w:themeColor="background1" w:themeShade="A6"/>
        </w:rPr>
      </w:pPr>
      <w:r w:rsidRPr="005601CE">
        <w:rPr>
          <w:i/>
          <w:color w:val="A6A6A6" w:themeColor="background1" w:themeShade="A6"/>
        </w:rPr>
        <w:t xml:space="preserve">Subject: </w:t>
      </w:r>
    </w:p>
    <w:p w14:paraId="4BEDB44E" w14:textId="77777777" w:rsidR="00C168BC" w:rsidRPr="00B05001" w:rsidRDefault="00C168BC" w:rsidP="00C168BC">
      <w:pPr>
        <w:rPr>
          <w:i/>
        </w:rPr>
      </w:pPr>
      <w:r w:rsidRPr="00B05001">
        <w:rPr>
          <w:i/>
        </w:rPr>
        <w:t>Little steps for big health benefits.</w:t>
      </w:r>
    </w:p>
    <w:p w14:paraId="792AEA0D" w14:textId="77777777" w:rsidR="00C168BC" w:rsidRPr="005601CE" w:rsidRDefault="00C168BC" w:rsidP="00C168BC">
      <w:pPr>
        <w:rPr>
          <w:i/>
          <w:color w:val="A6A6A6" w:themeColor="background1" w:themeShade="A6"/>
        </w:rPr>
      </w:pPr>
      <w:r w:rsidRPr="005601CE">
        <w:rPr>
          <w:i/>
          <w:color w:val="A6A6A6" w:themeColor="background1" w:themeShade="A6"/>
        </w:rPr>
        <w:t>Headline:</w:t>
      </w:r>
    </w:p>
    <w:p w14:paraId="7E61ED21" w14:textId="77777777" w:rsidR="00C168BC" w:rsidRDefault="00C168BC" w:rsidP="00C168BC">
      <w:pPr>
        <w:spacing w:after="0"/>
        <w:rPr>
          <w:b/>
        </w:rPr>
      </w:pPr>
      <w:r>
        <w:rPr>
          <w:b/>
        </w:rPr>
        <w:t xml:space="preserve">Increase your steps. </w:t>
      </w:r>
    </w:p>
    <w:p w14:paraId="0DD3074C" w14:textId="77777777" w:rsidR="00C168BC" w:rsidRDefault="00C168BC" w:rsidP="00C168BC">
      <w:pPr>
        <w:spacing w:after="0"/>
        <w:rPr>
          <w:b/>
        </w:rPr>
      </w:pPr>
      <w:r>
        <w:rPr>
          <w:b/>
        </w:rPr>
        <w:t>Lower your risk.</w:t>
      </w:r>
    </w:p>
    <w:p w14:paraId="73CBAF45" w14:textId="77777777" w:rsidR="00C168BC" w:rsidRPr="005601CE" w:rsidRDefault="00C168BC" w:rsidP="00C168BC">
      <w:pPr>
        <w:spacing w:after="0"/>
        <w:rPr>
          <w:b/>
        </w:rPr>
      </w:pPr>
    </w:p>
    <w:p w14:paraId="680FE0E7" w14:textId="77777777" w:rsidR="00C168BC" w:rsidRPr="005601CE" w:rsidRDefault="00C168BC" w:rsidP="00C168BC">
      <w:pPr>
        <w:rPr>
          <w:i/>
          <w:color w:val="A6A6A6" w:themeColor="background1" w:themeShade="A6"/>
        </w:rPr>
      </w:pPr>
      <w:r w:rsidRPr="005601CE">
        <w:rPr>
          <w:i/>
          <w:color w:val="A6A6A6" w:themeColor="background1" w:themeShade="A6"/>
        </w:rPr>
        <w:t>Copy:</w:t>
      </w:r>
    </w:p>
    <w:p w14:paraId="4433DB0E" w14:textId="77777777" w:rsidR="002A783C" w:rsidRDefault="002A783C" w:rsidP="002A783C">
      <w:r>
        <w:t>Adding new activities to your daily routine can have si</w:t>
      </w:r>
      <w:r>
        <w:t xml:space="preserve">gnificant health benefits. Many </w:t>
      </w:r>
      <w:r>
        <w:t>experts recommend walking at least 10,000 steps a day. Increasing your steps can help</w:t>
      </w:r>
      <w:r>
        <w:t xml:space="preserve"> </w:t>
      </w:r>
      <w:r>
        <w:t>lower your risk of Type 2 diabetes, heart disease, and stroke. Adding more steps can also</w:t>
      </w:r>
      <w:r>
        <w:t xml:space="preserve"> </w:t>
      </w:r>
      <w:r>
        <w:t>increase energy, improve mood and productivity, and reduce stress.</w:t>
      </w:r>
      <w:r>
        <w:t xml:space="preserve"> </w:t>
      </w:r>
    </w:p>
    <w:p w14:paraId="14677976" w14:textId="77777777" w:rsidR="002A783C" w:rsidRDefault="002A783C" w:rsidP="002A783C">
      <w:r>
        <w:t>When you have a busy schedule, it may feel like there’s not enough time to fit in fitness.</w:t>
      </w:r>
      <w:r>
        <w:t xml:space="preserve"> </w:t>
      </w:r>
      <w:r>
        <w:t>But you don’t always have to be on a treadmill to exercise. You can stay fit by becoming</w:t>
      </w:r>
      <w:r>
        <w:t xml:space="preserve"> </w:t>
      </w:r>
      <w:r>
        <w:t>more active in your daily routine. And we want to encourage you to do it right here at work.</w:t>
      </w:r>
    </w:p>
    <w:p w14:paraId="60AB6162" w14:textId="77777777" w:rsidR="002A783C" w:rsidRDefault="002A783C" w:rsidP="002A783C">
      <w:pPr>
        <w:pStyle w:val="ListParagraph"/>
        <w:numPr>
          <w:ilvl w:val="0"/>
          <w:numId w:val="7"/>
        </w:numPr>
      </w:pPr>
      <w:r>
        <w:t>Take the stairs instead of the elevator.</w:t>
      </w:r>
    </w:p>
    <w:p w14:paraId="29C3CB50" w14:textId="77777777" w:rsidR="002A783C" w:rsidRDefault="002A783C" w:rsidP="002A783C">
      <w:pPr>
        <w:pStyle w:val="ListParagraph"/>
        <w:numPr>
          <w:ilvl w:val="0"/>
          <w:numId w:val="7"/>
        </w:numPr>
      </w:pPr>
      <w:r>
        <w:t>Walk to a coworker’s office instead of using the phone or email.</w:t>
      </w:r>
    </w:p>
    <w:p w14:paraId="575B8651" w14:textId="77777777" w:rsidR="002A783C" w:rsidRDefault="002A783C" w:rsidP="002A783C">
      <w:pPr>
        <w:pStyle w:val="ListParagraph"/>
        <w:numPr>
          <w:ilvl w:val="0"/>
          <w:numId w:val="7"/>
        </w:numPr>
      </w:pPr>
      <w:r>
        <w:t>Take a walk at lunchtime, and choose a different route each day.</w:t>
      </w:r>
    </w:p>
    <w:p w14:paraId="6D3CAB7D" w14:textId="77777777" w:rsidR="00FC6419" w:rsidRPr="00FC6419" w:rsidRDefault="002A783C" w:rsidP="002A783C">
      <w:hyperlink r:id="rId8" w:history="1">
        <w:r w:rsidRPr="002A783C">
          <w:rPr>
            <w:rStyle w:val="Hyperlink"/>
          </w:rPr>
          <w:t>Download this month’s calendar</w:t>
        </w:r>
      </w:hyperlink>
      <w:r>
        <w:t>. You’ll get to your 10,000 steps in no time!</w:t>
      </w:r>
    </w:p>
    <w:p w14:paraId="4B8BC0FD" w14:textId="77777777" w:rsidR="00202FA6" w:rsidRPr="00202FA6" w:rsidRDefault="00202FA6" w:rsidP="00E465ED">
      <w:pPr>
        <w:pStyle w:val="BodyText"/>
      </w:pPr>
    </w:p>
    <w:sectPr w:rsidR="00202FA6" w:rsidRPr="00202FA6" w:rsidSect="00695F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216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93334" w14:textId="77777777" w:rsidR="002D3EAB" w:rsidRDefault="002D3EAB" w:rsidP="00172F66">
      <w:pPr>
        <w:spacing w:after="0" w:line="240" w:lineRule="auto"/>
      </w:pPr>
      <w:r>
        <w:separator/>
      </w:r>
    </w:p>
  </w:endnote>
  <w:endnote w:type="continuationSeparator" w:id="0">
    <w:p w14:paraId="510B2EFE" w14:textId="77777777" w:rsidR="002D3EAB" w:rsidRDefault="002D3EAB" w:rsidP="00172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594D7" w14:textId="77777777" w:rsidR="00AE2B42" w:rsidRDefault="00AE2B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8FE4A" w14:textId="77777777" w:rsidR="00356740" w:rsidRDefault="00356740" w:rsidP="00356740">
    <w:pPr>
      <w:pStyle w:val="Footer"/>
    </w:pPr>
    <w:r w:rsidRPr="005824D9">
      <w:rPr>
        <w:noProof/>
      </w:rPr>
      <w:drawing>
        <wp:anchor distT="0" distB="0" distL="114300" distR="114300" simplePos="0" relativeHeight="251660288" behindDoc="0" locked="0" layoutInCell="1" allowOverlap="1" wp14:anchorId="4ABEDCE1" wp14:editId="172C8BAB">
          <wp:simplePos x="0" y="0"/>
          <wp:positionH relativeFrom="column">
            <wp:posOffset>-197485</wp:posOffset>
          </wp:positionH>
          <wp:positionV relativeFrom="paragraph">
            <wp:posOffset>73025</wp:posOffset>
          </wp:positionV>
          <wp:extent cx="1087755" cy="420370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7755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F03572" w14:textId="77777777" w:rsidR="00356740" w:rsidRPr="00356740" w:rsidRDefault="00356740" w:rsidP="003567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71D76" w14:textId="77777777" w:rsidR="00AE2B42" w:rsidRDefault="00AE2B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06D63" w14:textId="77777777" w:rsidR="002D3EAB" w:rsidRDefault="002D3EAB" w:rsidP="00172F66">
      <w:pPr>
        <w:spacing w:after="0" w:line="240" w:lineRule="auto"/>
      </w:pPr>
      <w:r>
        <w:separator/>
      </w:r>
    </w:p>
  </w:footnote>
  <w:footnote w:type="continuationSeparator" w:id="0">
    <w:p w14:paraId="5F89C6EB" w14:textId="77777777" w:rsidR="002D3EAB" w:rsidRDefault="002D3EAB" w:rsidP="00172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E068C" w14:textId="77777777" w:rsidR="00AE2B42" w:rsidRDefault="00AE2B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E798B" w14:textId="77777777" w:rsidR="00AE2B42" w:rsidRDefault="00AE2B42">
    <w:pPr>
      <w:pStyle w:val="Header"/>
    </w:pPr>
    <w:r>
      <w:rPr>
        <w:noProof/>
      </w:rPr>
      <w:drawing>
        <wp:inline distT="0" distB="0" distL="0" distR="0" wp14:anchorId="58FD45E4" wp14:editId="076F0FD4">
          <wp:extent cx="5943600" cy="4470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doc_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47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010FC" w14:textId="77777777" w:rsidR="00AE2B42" w:rsidRDefault="00AE2B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695C66C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A7AA8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F4528A"/>
    <w:multiLevelType w:val="hybridMultilevel"/>
    <w:tmpl w:val="9B709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E75B3"/>
    <w:multiLevelType w:val="hybridMultilevel"/>
    <w:tmpl w:val="42541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DA45B0"/>
    <w:multiLevelType w:val="hybridMultilevel"/>
    <w:tmpl w:val="861C8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A1"/>
    <w:rsid w:val="00017264"/>
    <w:rsid w:val="00032A68"/>
    <w:rsid w:val="00042F91"/>
    <w:rsid w:val="000644FB"/>
    <w:rsid w:val="0008759A"/>
    <w:rsid w:val="000D0FD8"/>
    <w:rsid w:val="000F170B"/>
    <w:rsid w:val="00111DA5"/>
    <w:rsid w:val="00113178"/>
    <w:rsid w:val="00125D1C"/>
    <w:rsid w:val="00127CC6"/>
    <w:rsid w:val="0013224D"/>
    <w:rsid w:val="0013281E"/>
    <w:rsid w:val="0013745C"/>
    <w:rsid w:val="00164E06"/>
    <w:rsid w:val="001674DB"/>
    <w:rsid w:val="001712D1"/>
    <w:rsid w:val="00172F66"/>
    <w:rsid w:val="00180A9F"/>
    <w:rsid w:val="0019659C"/>
    <w:rsid w:val="00197C46"/>
    <w:rsid w:val="001B0029"/>
    <w:rsid w:val="001B274E"/>
    <w:rsid w:val="001B36C4"/>
    <w:rsid w:val="001C04B9"/>
    <w:rsid w:val="001C4C34"/>
    <w:rsid w:val="001F34C1"/>
    <w:rsid w:val="001F6393"/>
    <w:rsid w:val="00202FA6"/>
    <w:rsid w:val="0021288A"/>
    <w:rsid w:val="00256404"/>
    <w:rsid w:val="0027476E"/>
    <w:rsid w:val="002A783C"/>
    <w:rsid w:val="002D3EAB"/>
    <w:rsid w:val="002D4CF4"/>
    <w:rsid w:val="0031198E"/>
    <w:rsid w:val="00356740"/>
    <w:rsid w:val="003A21ED"/>
    <w:rsid w:val="003A58FB"/>
    <w:rsid w:val="003A5F80"/>
    <w:rsid w:val="003B1378"/>
    <w:rsid w:val="003B14FA"/>
    <w:rsid w:val="003C5DC5"/>
    <w:rsid w:val="003F389C"/>
    <w:rsid w:val="00400A44"/>
    <w:rsid w:val="0041113C"/>
    <w:rsid w:val="004120D6"/>
    <w:rsid w:val="004205CF"/>
    <w:rsid w:val="00436526"/>
    <w:rsid w:val="00454A55"/>
    <w:rsid w:val="00475B3C"/>
    <w:rsid w:val="00476B4A"/>
    <w:rsid w:val="004A3E8E"/>
    <w:rsid w:val="004C5D75"/>
    <w:rsid w:val="004D70E2"/>
    <w:rsid w:val="00502AF2"/>
    <w:rsid w:val="005176DF"/>
    <w:rsid w:val="00521E21"/>
    <w:rsid w:val="00530CAA"/>
    <w:rsid w:val="00561FBA"/>
    <w:rsid w:val="00566F1D"/>
    <w:rsid w:val="00571FC4"/>
    <w:rsid w:val="005824D9"/>
    <w:rsid w:val="00591D16"/>
    <w:rsid w:val="00592EB8"/>
    <w:rsid w:val="005B50C3"/>
    <w:rsid w:val="005E4E21"/>
    <w:rsid w:val="005E554E"/>
    <w:rsid w:val="005F26FB"/>
    <w:rsid w:val="005F4A7E"/>
    <w:rsid w:val="0061268A"/>
    <w:rsid w:val="006228ED"/>
    <w:rsid w:val="00626781"/>
    <w:rsid w:val="0064355E"/>
    <w:rsid w:val="00654380"/>
    <w:rsid w:val="00655194"/>
    <w:rsid w:val="00695F86"/>
    <w:rsid w:val="006C4D0F"/>
    <w:rsid w:val="006F6447"/>
    <w:rsid w:val="007034F3"/>
    <w:rsid w:val="007069B1"/>
    <w:rsid w:val="00713517"/>
    <w:rsid w:val="00716C03"/>
    <w:rsid w:val="00722C62"/>
    <w:rsid w:val="00733959"/>
    <w:rsid w:val="00756D22"/>
    <w:rsid w:val="00780A74"/>
    <w:rsid w:val="00782E35"/>
    <w:rsid w:val="0078480E"/>
    <w:rsid w:val="00786837"/>
    <w:rsid w:val="007962D7"/>
    <w:rsid w:val="007A016B"/>
    <w:rsid w:val="007C136F"/>
    <w:rsid w:val="007D1CBF"/>
    <w:rsid w:val="007F026C"/>
    <w:rsid w:val="008021C7"/>
    <w:rsid w:val="008204A4"/>
    <w:rsid w:val="00823A79"/>
    <w:rsid w:val="00844252"/>
    <w:rsid w:val="00846AF4"/>
    <w:rsid w:val="00847D09"/>
    <w:rsid w:val="0086356E"/>
    <w:rsid w:val="0086612B"/>
    <w:rsid w:val="00885081"/>
    <w:rsid w:val="00894123"/>
    <w:rsid w:val="008C08B5"/>
    <w:rsid w:val="008C5A0E"/>
    <w:rsid w:val="008C7D57"/>
    <w:rsid w:val="008D2584"/>
    <w:rsid w:val="0091153F"/>
    <w:rsid w:val="009247F2"/>
    <w:rsid w:val="00936DDE"/>
    <w:rsid w:val="009523BE"/>
    <w:rsid w:val="00963076"/>
    <w:rsid w:val="00964BB8"/>
    <w:rsid w:val="0098696E"/>
    <w:rsid w:val="0099588D"/>
    <w:rsid w:val="00997C3A"/>
    <w:rsid w:val="009A63B7"/>
    <w:rsid w:val="009D3AC0"/>
    <w:rsid w:val="009D4CEE"/>
    <w:rsid w:val="00A0464D"/>
    <w:rsid w:val="00A147E5"/>
    <w:rsid w:val="00A223E4"/>
    <w:rsid w:val="00A270FB"/>
    <w:rsid w:val="00A3167E"/>
    <w:rsid w:val="00A334C1"/>
    <w:rsid w:val="00A56AE4"/>
    <w:rsid w:val="00A6591C"/>
    <w:rsid w:val="00A76BF4"/>
    <w:rsid w:val="00A86A7F"/>
    <w:rsid w:val="00A916A7"/>
    <w:rsid w:val="00AA3AA9"/>
    <w:rsid w:val="00AA651A"/>
    <w:rsid w:val="00AB4A21"/>
    <w:rsid w:val="00AE2B42"/>
    <w:rsid w:val="00B05001"/>
    <w:rsid w:val="00B07BFF"/>
    <w:rsid w:val="00B11A9E"/>
    <w:rsid w:val="00B3281C"/>
    <w:rsid w:val="00B469E1"/>
    <w:rsid w:val="00BA5139"/>
    <w:rsid w:val="00BE1F6E"/>
    <w:rsid w:val="00C116C8"/>
    <w:rsid w:val="00C168BC"/>
    <w:rsid w:val="00C17032"/>
    <w:rsid w:val="00C30BA7"/>
    <w:rsid w:val="00C954DE"/>
    <w:rsid w:val="00CA78F9"/>
    <w:rsid w:val="00CB5FE1"/>
    <w:rsid w:val="00CB6FB1"/>
    <w:rsid w:val="00CD4D31"/>
    <w:rsid w:val="00CE092E"/>
    <w:rsid w:val="00CE0FF1"/>
    <w:rsid w:val="00CE6D5E"/>
    <w:rsid w:val="00CF1286"/>
    <w:rsid w:val="00CF5215"/>
    <w:rsid w:val="00D22D48"/>
    <w:rsid w:val="00D23E84"/>
    <w:rsid w:val="00D60983"/>
    <w:rsid w:val="00D61CA1"/>
    <w:rsid w:val="00D63A9F"/>
    <w:rsid w:val="00D66707"/>
    <w:rsid w:val="00D87822"/>
    <w:rsid w:val="00D90F92"/>
    <w:rsid w:val="00DA1C92"/>
    <w:rsid w:val="00DA215F"/>
    <w:rsid w:val="00DA407F"/>
    <w:rsid w:val="00DA496E"/>
    <w:rsid w:val="00DC4CC8"/>
    <w:rsid w:val="00DD4615"/>
    <w:rsid w:val="00DD6EE6"/>
    <w:rsid w:val="00E07470"/>
    <w:rsid w:val="00E11BEB"/>
    <w:rsid w:val="00E465ED"/>
    <w:rsid w:val="00E53276"/>
    <w:rsid w:val="00E54745"/>
    <w:rsid w:val="00E62C3E"/>
    <w:rsid w:val="00E64ED3"/>
    <w:rsid w:val="00E8536D"/>
    <w:rsid w:val="00E90BB1"/>
    <w:rsid w:val="00E9134A"/>
    <w:rsid w:val="00EB6D0A"/>
    <w:rsid w:val="00EF1079"/>
    <w:rsid w:val="00F406BD"/>
    <w:rsid w:val="00F460F6"/>
    <w:rsid w:val="00F525ED"/>
    <w:rsid w:val="00F5521B"/>
    <w:rsid w:val="00F75644"/>
    <w:rsid w:val="00F8319D"/>
    <w:rsid w:val="00FA7757"/>
    <w:rsid w:val="00FC6419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B2D85"/>
  <w15:docId w15:val="{AAC9319E-7853-CD47-A009-8E28034B2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5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</w:latentStyles>
  <w:style w:type="paragraph" w:default="1" w:styleId="Normal">
    <w:name w:val="Normal"/>
    <w:uiPriority w:val="29"/>
    <w:rsid w:val="003B1378"/>
  </w:style>
  <w:style w:type="paragraph" w:styleId="Heading1">
    <w:name w:val="heading 1"/>
    <w:basedOn w:val="Normal"/>
    <w:next w:val="BodyText"/>
    <w:link w:val="Heading1Char"/>
    <w:uiPriority w:val="9"/>
    <w:qFormat/>
    <w:rsid w:val="00B469E1"/>
    <w:pPr>
      <w:keepNext/>
      <w:keepLines/>
      <w:spacing w:before="360" w:after="60"/>
      <w:outlineLvl w:val="0"/>
    </w:pPr>
    <w:rPr>
      <w:rFonts w:ascii="Arial" w:eastAsiaTheme="majorEastAsia" w:hAnsi="Arial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469E1"/>
    <w:pPr>
      <w:keepNext/>
      <w:keepLines/>
      <w:spacing w:before="360" w:after="60"/>
      <w:outlineLvl w:val="1"/>
    </w:pPr>
    <w:rPr>
      <w:rFonts w:eastAsiaTheme="majorEastAsia" w:cstheme="majorBidi"/>
      <w:b/>
      <w:bCs/>
      <w:color w:val="262626" w:themeColor="text1" w:themeTint="D9"/>
      <w:sz w:val="28"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469E1"/>
    <w:pPr>
      <w:keepNext/>
      <w:keepLines/>
      <w:spacing w:before="360" w:after="60"/>
      <w:outlineLvl w:val="2"/>
    </w:pPr>
    <w:rPr>
      <w:rFonts w:eastAsiaTheme="majorEastAsia" w:cstheme="majorBidi"/>
      <w:b/>
      <w:bCs/>
      <w:color w:val="404040" w:themeColor="text1" w:themeTint="BF"/>
      <w:sz w:val="24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469E1"/>
    <w:pPr>
      <w:keepNext/>
      <w:keepLines/>
      <w:spacing w:before="360" w:after="60"/>
      <w:outlineLvl w:val="3"/>
    </w:pPr>
    <w:rPr>
      <w:rFonts w:eastAsiaTheme="majorEastAsia" w:cstheme="majorBidi"/>
      <w:b/>
      <w:bCs/>
      <w:iCs/>
      <w:color w:val="595959" w:themeColor="text1" w:themeTint="A6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469E1"/>
    <w:pPr>
      <w:keepNext/>
      <w:keepLines/>
      <w:spacing w:before="360" w:after="60"/>
      <w:outlineLvl w:val="4"/>
    </w:pPr>
    <w:rPr>
      <w:rFonts w:eastAsiaTheme="majorEastAsia" w:cstheme="majorBidi"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469E1"/>
    <w:pPr>
      <w:keepNext/>
      <w:keepLines/>
      <w:spacing w:before="360" w:after="60"/>
      <w:outlineLvl w:val="5"/>
    </w:pPr>
    <w:rPr>
      <w:rFonts w:eastAsiaTheme="majorEastAsia" w:cstheme="majorBidi"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F525E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F525E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69B3E3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25E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4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BB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72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7470"/>
  </w:style>
  <w:style w:type="paragraph" w:styleId="Footer">
    <w:name w:val="footer"/>
    <w:basedOn w:val="Normal"/>
    <w:link w:val="FooterChar"/>
    <w:uiPriority w:val="99"/>
    <w:semiHidden/>
    <w:rsid w:val="00172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07470"/>
  </w:style>
  <w:style w:type="character" w:customStyle="1" w:styleId="Heading1Char">
    <w:name w:val="Heading 1 Char"/>
    <w:basedOn w:val="DefaultParagraphFont"/>
    <w:link w:val="Heading1"/>
    <w:uiPriority w:val="9"/>
    <w:rsid w:val="00B469E1"/>
    <w:rPr>
      <w:rFonts w:ascii="Arial" w:eastAsiaTheme="majorEastAsia" w:hAnsi="Arial" w:cstheme="majorBidi"/>
      <w:b/>
      <w:bCs/>
      <w:color w:val="000000" w:themeColor="text1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69E1"/>
    <w:rPr>
      <w:rFonts w:eastAsiaTheme="majorEastAsia" w:cstheme="majorBidi"/>
      <w:b/>
      <w:bCs/>
      <w:color w:val="262626" w:themeColor="text1" w:themeTint="D9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469E1"/>
    <w:rPr>
      <w:rFonts w:eastAsiaTheme="majorEastAsia" w:cstheme="majorBidi"/>
      <w:b/>
      <w:bCs/>
      <w:color w:val="404040" w:themeColor="text1" w:themeTint="BF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469E1"/>
    <w:rPr>
      <w:rFonts w:eastAsiaTheme="majorEastAsia" w:cstheme="majorBidi"/>
      <w:b/>
      <w:bCs/>
      <w:iCs/>
      <w:color w:val="595959" w:themeColor="text1" w:themeTint="A6"/>
    </w:rPr>
  </w:style>
  <w:style w:type="character" w:customStyle="1" w:styleId="Heading5Char">
    <w:name w:val="Heading 5 Char"/>
    <w:basedOn w:val="DefaultParagraphFont"/>
    <w:link w:val="Heading5"/>
    <w:uiPriority w:val="9"/>
    <w:rsid w:val="00B469E1"/>
    <w:rPr>
      <w:rFonts w:eastAsiaTheme="majorEastAsia" w:cstheme="majorBidi"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B469E1"/>
    <w:rPr>
      <w:rFonts w:eastAsiaTheme="majorEastAsia" w:cstheme="majorBidi"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F525E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25ED"/>
    <w:rPr>
      <w:rFonts w:asciiTheme="majorHAnsi" w:eastAsiaTheme="majorEastAsia" w:hAnsiTheme="majorHAnsi" w:cstheme="majorBidi"/>
      <w:color w:val="69B3E3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25E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469E1"/>
    <w:pPr>
      <w:spacing w:after="300" w:line="240" w:lineRule="auto"/>
      <w:contextualSpacing/>
    </w:pPr>
    <w:rPr>
      <w:rFonts w:eastAsiaTheme="majorEastAsia" w:cstheme="majorBidi"/>
      <w:color w:val="000000" w:themeColor="text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469E1"/>
    <w:rPr>
      <w:rFonts w:eastAsiaTheme="majorEastAsia" w:cstheme="majorBidi"/>
      <w:color w:val="000000" w:themeColor="text1"/>
      <w:spacing w:val="5"/>
      <w:kern w:val="28"/>
      <w:sz w:val="48"/>
      <w:szCs w:val="52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F525ED"/>
    <w:pPr>
      <w:numPr>
        <w:ilvl w:val="1"/>
      </w:numPr>
    </w:pPr>
    <w:rPr>
      <w:rFonts w:asciiTheme="majorHAnsi" w:eastAsiaTheme="majorEastAsia" w:hAnsiTheme="majorHAnsi" w:cstheme="majorBidi"/>
      <w:i/>
      <w:iCs/>
      <w:color w:val="69B3E3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F525ED"/>
    <w:rPr>
      <w:rFonts w:asciiTheme="majorHAnsi" w:eastAsiaTheme="majorEastAsia" w:hAnsiTheme="majorHAnsi" w:cstheme="majorBidi"/>
      <w:i/>
      <w:iCs/>
      <w:color w:val="69B3E3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semiHidden/>
    <w:qFormat/>
    <w:rsid w:val="00F525ED"/>
    <w:rPr>
      <w:b/>
      <w:bCs/>
    </w:rPr>
  </w:style>
  <w:style w:type="character" w:styleId="Emphasis">
    <w:name w:val="Emphasis"/>
    <w:basedOn w:val="DefaultParagraphFont"/>
    <w:uiPriority w:val="20"/>
    <w:semiHidden/>
    <w:qFormat/>
    <w:rsid w:val="00F525ED"/>
    <w:rPr>
      <w:i/>
      <w:iCs/>
    </w:rPr>
  </w:style>
  <w:style w:type="paragraph" w:styleId="NoSpacing">
    <w:name w:val="No Spacing"/>
    <w:link w:val="NoSpacingChar"/>
    <w:uiPriority w:val="1"/>
    <w:semiHidden/>
    <w:qFormat/>
    <w:rsid w:val="00F525E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4355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F525E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525ED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F525ED"/>
    <w:pPr>
      <w:pBdr>
        <w:bottom w:val="single" w:sz="4" w:space="4" w:color="69B3E3" w:themeColor="accent1"/>
      </w:pBdr>
      <w:spacing w:before="200" w:after="280"/>
      <w:ind w:left="936" w:right="936"/>
    </w:pPr>
    <w:rPr>
      <w:b/>
      <w:bCs/>
      <w:i/>
      <w:iCs/>
      <w:color w:val="69B3E3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525ED"/>
    <w:rPr>
      <w:b/>
      <w:bCs/>
      <w:i/>
      <w:iCs/>
      <w:color w:val="69B3E3" w:themeColor="accent1"/>
    </w:rPr>
  </w:style>
  <w:style w:type="character" w:styleId="SubtleEmphasis">
    <w:name w:val="Subtle Emphasis"/>
    <w:basedOn w:val="DefaultParagraphFont"/>
    <w:uiPriority w:val="19"/>
    <w:semiHidden/>
    <w:qFormat/>
    <w:rsid w:val="00F525E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semiHidden/>
    <w:qFormat/>
    <w:rsid w:val="00F525ED"/>
    <w:rPr>
      <w:b/>
      <w:bCs/>
      <w:i/>
      <w:iCs/>
      <w:color w:val="69B3E3" w:themeColor="accent1"/>
    </w:rPr>
  </w:style>
  <w:style w:type="character" w:styleId="SubtleReference">
    <w:name w:val="Subtle Reference"/>
    <w:basedOn w:val="DefaultParagraphFont"/>
    <w:uiPriority w:val="31"/>
    <w:semiHidden/>
    <w:qFormat/>
    <w:rsid w:val="00F525ED"/>
    <w:rPr>
      <w:smallCaps/>
      <w:color w:val="A7BE4B" w:themeColor="accent2"/>
      <w:u w:val="single"/>
    </w:rPr>
  </w:style>
  <w:style w:type="character" w:styleId="IntenseReference">
    <w:name w:val="Intense Reference"/>
    <w:basedOn w:val="DefaultParagraphFont"/>
    <w:uiPriority w:val="32"/>
    <w:semiHidden/>
    <w:qFormat/>
    <w:rsid w:val="00F525ED"/>
    <w:rPr>
      <w:b/>
      <w:bCs/>
      <w:smallCaps/>
      <w:color w:val="A7BE4B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semiHidden/>
    <w:qFormat/>
    <w:rsid w:val="00F525E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525ED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525ED"/>
    <w:pPr>
      <w:spacing w:line="240" w:lineRule="auto"/>
    </w:pPr>
    <w:rPr>
      <w:b/>
      <w:bCs/>
      <w:color w:val="69B3E3" w:themeColor="accent1"/>
      <w:sz w:val="18"/>
      <w:szCs w:val="18"/>
    </w:rPr>
  </w:style>
  <w:style w:type="paragraph" w:customStyle="1" w:styleId="Subhead">
    <w:name w:val="Subhead"/>
    <w:basedOn w:val="Heading2"/>
    <w:next w:val="Normal"/>
    <w:link w:val="SubheadChar"/>
    <w:uiPriority w:val="11"/>
    <w:semiHidden/>
    <w:rsid w:val="00FD7E20"/>
    <w:rPr>
      <w:color w:val="76787A" w:themeColor="accent4"/>
      <w:sz w:val="18"/>
      <w:szCs w:val="18"/>
    </w:rPr>
  </w:style>
  <w:style w:type="character" w:customStyle="1" w:styleId="SubheadChar">
    <w:name w:val="Subhead Char"/>
    <w:basedOn w:val="Heading2Char"/>
    <w:link w:val="Subhead"/>
    <w:uiPriority w:val="11"/>
    <w:semiHidden/>
    <w:rsid w:val="00A6591C"/>
    <w:rPr>
      <w:rFonts w:ascii="Arial" w:eastAsiaTheme="majorEastAsia" w:hAnsi="Arial" w:cstheme="majorBidi"/>
      <w:b/>
      <w:bCs/>
      <w:color w:val="76787A" w:themeColor="accent4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E64ED3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semiHidden/>
    <w:rsid w:val="00F525ED"/>
  </w:style>
  <w:style w:type="paragraph" w:customStyle="1" w:styleId="CoverClientName">
    <w:name w:val="Cover Client Name"/>
    <w:basedOn w:val="Normal"/>
    <w:link w:val="CoverClientNameChar"/>
    <w:uiPriority w:val="82"/>
    <w:semiHidden/>
    <w:rsid w:val="00F406BD"/>
    <w:pPr>
      <w:jc w:val="center"/>
    </w:pPr>
  </w:style>
  <w:style w:type="paragraph" w:customStyle="1" w:styleId="CoverProjectName">
    <w:name w:val="Cover Project Name"/>
    <w:basedOn w:val="Normal"/>
    <w:link w:val="CoverProjectNameChar"/>
    <w:uiPriority w:val="84"/>
    <w:semiHidden/>
    <w:rsid w:val="00F406BD"/>
    <w:pPr>
      <w:jc w:val="center"/>
    </w:pPr>
    <w:rPr>
      <w:b/>
      <w:sz w:val="24"/>
    </w:rPr>
  </w:style>
  <w:style w:type="character" w:customStyle="1" w:styleId="CoverClientNameChar">
    <w:name w:val="Cover Client Name Char"/>
    <w:basedOn w:val="DefaultParagraphFont"/>
    <w:link w:val="CoverClientName"/>
    <w:uiPriority w:val="82"/>
    <w:semiHidden/>
    <w:rsid w:val="00A6591C"/>
  </w:style>
  <w:style w:type="paragraph" w:customStyle="1" w:styleId="CoverDate">
    <w:name w:val="Cover Date"/>
    <w:basedOn w:val="Normal"/>
    <w:link w:val="CoverDateChar"/>
    <w:uiPriority w:val="83"/>
    <w:semiHidden/>
    <w:rsid w:val="00F406BD"/>
    <w:pPr>
      <w:jc w:val="center"/>
    </w:pPr>
  </w:style>
  <w:style w:type="character" w:customStyle="1" w:styleId="CoverProjectNameChar">
    <w:name w:val="Cover Project Name Char"/>
    <w:basedOn w:val="DefaultParagraphFont"/>
    <w:link w:val="CoverProjectName"/>
    <w:uiPriority w:val="84"/>
    <w:semiHidden/>
    <w:rsid w:val="00A6591C"/>
    <w:rPr>
      <w:b/>
      <w:sz w:val="24"/>
    </w:rPr>
  </w:style>
  <w:style w:type="paragraph" w:customStyle="1" w:styleId="CoverSeparator">
    <w:name w:val="Cover Separator"/>
    <w:basedOn w:val="Normal"/>
    <w:link w:val="CoverSeparatorChar"/>
    <w:uiPriority w:val="85"/>
    <w:semiHidden/>
    <w:rsid w:val="00F406BD"/>
    <w:pPr>
      <w:spacing w:after="120" w:line="360" w:lineRule="auto"/>
      <w:ind w:left="-1800" w:right="-1800"/>
      <w:jc w:val="center"/>
    </w:pPr>
    <w:rPr>
      <w:rFonts w:ascii="Arial" w:hAnsi="Arial" w:cs="Arial"/>
      <w:b/>
      <w:color w:val="9CBF43"/>
      <w:sz w:val="28"/>
    </w:rPr>
  </w:style>
  <w:style w:type="character" w:customStyle="1" w:styleId="CoverDateChar">
    <w:name w:val="Cover Date Char"/>
    <w:basedOn w:val="DefaultParagraphFont"/>
    <w:link w:val="CoverDate"/>
    <w:uiPriority w:val="83"/>
    <w:semiHidden/>
    <w:rsid w:val="00A6591C"/>
  </w:style>
  <w:style w:type="paragraph" w:customStyle="1" w:styleId="HeaderDocumentName">
    <w:name w:val="Header Document Name"/>
    <w:basedOn w:val="Header"/>
    <w:link w:val="HeaderDocumentNameChar"/>
    <w:uiPriority w:val="91"/>
    <w:semiHidden/>
    <w:rsid w:val="000F170B"/>
    <w:rPr>
      <w:noProof/>
      <w:color w:val="808080" w:themeColor="background1" w:themeShade="80"/>
      <w:sz w:val="18"/>
    </w:rPr>
  </w:style>
  <w:style w:type="character" w:customStyle="1" w:styleId="CoverSeparatorChar">
    <w:name w:val="Cover Separator Char"/>
    <w:basedOn w:val="DefaultParagraphFont"/>
    <w:link w:val="CoverSeparator"/>
    <w:uiPriority w:val="85"/>
    <w:semiHidden/>
    <w:rsid w:val="00A6591C"/>
    <w:rPr>
      <w:rFonts w:ascii="Arial" w:hAnsi="Arial" w:cs="Arial"/>
      <w:b/>
      <w:color w:val="9CBF43"/>
      <w:sz w:val="28"/>
    </w:rPr>
  </w:style>
  <w:style w:type="character" w:customStyle="1" w:styleId="HeaderDocumentNameChar">
    <w:name w:val="Header Document Name Char"/>
    <w:basedOn w:val="HeaderChar"/>
    <w:link w:val="HeaderDocumentName"/>
    <w:uiPriority w:val="91"/>
    <w:semiHidden/>
    <w:rsid w:val="00256404"/>
    <w:rPr>
      <w:noProof/>
      <w:color w:val="808080" w:themeColor="background1" w:themeShade="80"/>
      <w:sz w:val="18"/>
    </w:rPr>
  </w:style>
  <w:style w:type="paragraph" w:customStyle="1" w:styleId="DocType">
    <w:name w:val="Doc Type"/>
    <w:basedOn w:val="Normal"/>
    <w:link w:val="DocTypeChar"/>
    <w:uiPriority w:val="11"/>
    <w:qFormat/>
    <w:rsid w:val="00B469E1"/>
    <w:pPr>
      <w:spacing w:after="0" w:line="240" w:lineRule="auto"/>
      <w:jc w:val="right"/>
    </w:pPr>
    <w:rPr>
      <w:b/>
      <w:caps/>
      <w:color w:val="0D0D0D" w:themeColor="text1" w:themeTint="F2"/>
      <w:sz w:val="24"/>
      <w:szCs w:val="48"/>
    </w:rPr>
  </w:style>
  <w:style w:type="character" w:customStyle="1" w:styleId="DocTypeChar">
    <w:name w:val="Doc Type Char"/>
    <w:basedOn w:val="DefaultParagraphFont"/>
    <w:link w:val="DocType"/>
    <w:uiPriority w:val="11"/>
    <w:rsid w:val="00B469E1"/>
    <w:rPr>
      <w:b/>
      <w:caps/>
      <w:color w:val="0D0D0D" w:themeColor="text1" w:themeTint="F2"/>
      <w:sz w:val="24"/>
      <w:szCs w:val="48"/>
    </w:rPr>
  </w:style>
  <w:style w:type="paragraph" w:customStyle="1" w:styleId="JobNumber">
    <w:name w:val="Job Number"/>
    <w:basedOn w:val="Normal"/>
    <w:link w:val="JobNumberChar"/>
    <w:uiPriority w:val="79"/>
    <w:semiHidden/>
    <w:rsid w:val="00B3281C"/>
    <w:pPr>
      <w:spacing w:after="0" w:line="420" w:lineRule="exact"/>
      <w:jc w:val="right"/>
    </w:pPr>
    <w:rPr>
      <w:caps/>
      <w:color w:val="69B3E3" w:themeColor="accent1"/>
      <w:sz w:val="32"/>
    </w:rPr>
  </w:style>
  <w:style w:type="paragraph" w:customStyle="1" w:styleId="Tag">
    <w:name w:val="Tag"/>
    <w:basedOn w:val="Normal"/>
    <w:link w:val="TagChar"/>
    <w:uiPriority w:val="89"/>
    <w:semiHidden/>
    <w:rsid w:val="00EB6D0A"/>
    <w:pPr>
      <w:jc w:val="right"/>
    </w:pPr>
    <w:rPr>
      <w:color w:val="76787A" w:themeColor="accent4"/>
    </w:rPr>
  </w:style>
  <w:style w:type="character" w:customStyle="1" w:styleId="JobNumberChar">
    <w:name w:val="Job Number Char"/>
    <w:basedOn w:val="DefaultParagraphFont"/>
    <w:link w:val="JobNumber"/>
    <w:uiPriority w:val="79"/>
    <w:semiHidden/>
    <w:rsid w:val="00A6591C"/>
    <w:rPr>
      <w:caps/>
      <w:color w:val="69B3E3" w:themeColor="accent1"/>
      <w:sz w:val="32"/>
    </w:rPr>
  </w:style>
  <w:style w:type="character" w:customStyle="1" w:styleId="TagChar">
    <w:name w:val="Tag Char"/>
    <w:basedOn w:val="DefaultParagraphFont"/>
    <w:link w:val="Tag"/>
    <w:uiPriority w:val="89"/>
    <w:semiHidden/>
    <w:rsid w:val="00A6591C"/>
    <w:rPr>
      <w:color w:val="76787A" w:themeColor="accent4"/>
    </w:rPr>
  </w:style>
  <w:style w:type="table" w:styleId="TableGrid">
    <w:name w:val="Table Grid"/>
    <w:basedOn w:val="TableNormal"/>
    <w:uiPriority w:val="59"/>
    <w:rsid w:val="00AB4A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B469E1"/>
  </w:style>
  <w:style w:type="character" w:customStyle="1" w:styleId="BodyTextChar">
    <w:name w:val="Body Text Char"/>
    <w:basedOn w:val="DefaultParagraphFont"/>
    <w:link w:val="BodyText"/>
    <w:rsid w:val="00B469E1"/>
  </w:style>
  <w:style w:type="paragraph" w:styleId="ListBullet">
    <w:name w:val="List Bullet"/>
    <w:basedOn w:val="Normal"/>
    <w:uiPriority w:val="5"/>
    <w:qFormat/>
    <w:rsid w:val="00B469E1"/>
    <w:pPr>
      <w:numPr>
        <w:numId w:val="3"/>
      </w:numPr>
      <w:contextualSpacing/>
    </w:pPr>
  </w:style>
  <w:style w:type="paragraph" w:styleId="ListNumber">
    <w:name w:val="List Number"/>
    <w:basedOn w:val="Normal"/>
    <w:uiPriority w:val="7"/>
    <w:qFormat/>
    <w:rsid w:val="00B469E1"/>
    <w:pPr>
      <w:numPr>
        <w:numId w:val="4"/>
      </w:numPr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1C4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61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61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561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etails">
    <w:name w:val="Doc Details"/>
    <w:basedOn w:val="Normal"/>
    <w:link w:val="DocDetailsChar"/>
    <w:uiPriority w:val="29"/>
    <w:qFormat/>
    <w:rsid w:val="00B469E1"/>
    <w:pPr>
      <w:spacing w:after="0" w:line="240" w:lineRule="auto"/>
      <w:jc w:val="right"/>
    </w:pPr>
    <w:rPr>
      <w:color w:val="76787A"/>
      <w:sz w:val="20"/>
    </w:rPr>
  </w:style>
  <w:style w:type="paragraph" w:customStyle="1" w:styleId="DocDate">
    <w:name w:val="Doc Date"/>
    <w:basedOn w:val="BodyText"/>
    <w:link w:val="DocDateChar"/>
    <w:uiPriority w:val="29"/>
    <w:qFormat/>
    <w:rsid w:val="00B469E1"/>
    <w:rPr>
      <w:color w:val="7F7F7F" w:themeColor="text1" w:themeTint="80"/>
    </w:rPr>
  </w:style>
  <w:style w:type="character" w:customStyle="1" w:styleId="DocDetailsChar">
    <w:name w:val="Doc Details Char"/>
    <w:basedOn w:val="DefaultParagraphFont"/>
    <w:link w:val="DocDetails"/>
    <w:uiPriority w:val="29"/>
    <w:rsid w:val="00B469E1"/>
    <w:rPr>
      <w:color w:val="76787A"/>
      <w:sz w:val="20"/>
    </w:rPr>
  </w:style>
  <w:style w:type="character" w:customStyle="1" w:styleId="DocDateChar">
    <w:name w:val="Doc Date Char"/>
    <w:basedOn w:val="BodyTextChar"/>
    <w:link w:val="DocDate"/>
    <w:uiPriority w:val="29"/>
    <w:rsid w:val="00B469E1"/>
    <w:rPr>
      <w:color w:val="7F7F7F" w:themeColor="text1" w:themeTint="80"/>
    </w:rPr>
  </w:style>
  <w:style w:type="character" w:styleId="Hyperlink">
    <w:name w:val="Hyperlink"/>
    <w:basedOn w:val="DefaultParagraphFont"/>
    <w:uiPriority w:val="99"/>
    <w:unhideWhenUsed/>
    <w:rsid w:val="002A783C"/>
    <w:rPr>
      <w:color w:val="69B3E3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78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ealthydelaware.org/Individuals/Prevention/Nutrition-And-Exercis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ohanlon/Desktop/AB&amp;C%20General%20Purpose.dotx" TargetMode="External"/></Relationships>
</file>

<file path=word/theme/theme1.xml><?xml version="1.0" encoding="utf-8"?>
<a:theme xmlns:a="http://schemas.openxmlformats.org/drawingml/2006/main" name="Office Theme">
  <a:themeElements>
    <a:clrScheme name="ab+c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69B3E3"/>
      </a:accent1>
      <a:accent2>
        <a:srgbClr val="A7BE4B"/>
      </a:accent2>
      <a:accent3>
        <a:srgbClr val="C191BB"/>
      </a:accent3>
      <a:accent4>
        <a:srgbClr val="76787A"/>
      </a:accent4>
      <a:accent5>
        <a:srgbClr val="C6C8CA"/>
      </a:accent5>
      <a:accent6>
        <a:srgbClr val="9B7498"/>
      </a:accent6>
      <a:hlink>
        <a:srgbClr val="69B3E3"/>
      </a:hlink>
      <a:folHlink>
        <a:srgbClr val="76787A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0D7F9-6BEB-F54E-A23E-4B46FC616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AB&amp;C General Purpose.dotx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This is heading 1.</vt:lpstr>
      <vt:lpstr>    This is heading 2.</vt:lpstr>
      <vt:lpstr>        This is heading 3.</vt:lpstr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Cindi O'Hanlon</cp:lastModifiedBy>
  <cp:revision>2</cp:revision>
  <cp:lastPrinted>2012-07-17T22:21:00Z</cp:lastPrinted>
  <dcterms:created xsi:type="dcterms:W3CDTF">2018-07-09T18:45:00Z</dcterms:created>
  <dcterms:modified xsi:type="dcterms:W3CDTF">2018-07-09T18:45:00Z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0.1</vt:lpwstr>
  </property>
</Properties>
</file>