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6D53D" w14:textId="77777777" w:rsidR="00FC357E" w:rsidRDefault="00FC357E" w:rsidP="003B1378">
      <w:pPr>
        <w:pStyle w:val="Title"/>
        <w:rPr>
          <w:rFonts w:eastAsiaTheme="minorEastAsia" w:cstheme="minorBidi"/>
          <w:color w:val="76787A"/>
          <w:spacing w:val="0"/>
          <w:kern w:val="0"/>
          <w:sz w:val="20"/>
          <w:szCs w:val="22"/>
        </w:rPr>
      </w:pPr>
    </w:p>
    <w:p w14:paraId="255F6A51" w14:textId="77777777" w:rsidR="003B1378" w:rsidRDefault="00D95350" w:rsidP="003B1378">
      <w:pPr>
        <w:pStyle w:val="Title"/>
      </w:pPr>
      <w:r>
        <w:t>How to Use</w:t>
      </w:r>
    </w:p>
    <w:p w14:paraId="587E614B" w14:textId="77777777" w:rsidR="00D95350" w:rsidRDefault="00D95350" w:rsidP="00D95350">
      <w:r>
        <w:t>Here’s how to create the monthly newsletter email from scratch:</w:t>
      </w:r>
    </w:p>
    <w:p w14:paraId="0367591C" w14:textId="77777777" w:rsidR="00D95350" w:rsidRDefault="00D95350" w:rsidP="00D95350">
      <w:pPr>
        <w:pStyle w:val="ListParagraph"/>
        <w:numPr>
          <w:ilvl w:val="0"/>
          <w:numId w:val="6"/>
        </w:numPr>
      </w:pPr>
      <w:r>
        <w:t>Open a new blank email</w:t>
      </w:r>
      <w:r w:rsidR="00684466">
        <w:t>.</w:t>
      </w:r>
    </w:p>
    <w:p w14:paraId="2ED23900" w14:textId="77777777" w:rsidR="00D95350" w:rsidRDefault="00D95350" w:rsidP="00D95350">
      <w:pPr>
        <w:pStyle w:val="ListParagraph"/>
        <w:numPr>
          <w:ilvl w:val="0"/>
          <w:numId w:val="6"/>
        </w:numPr>
      </w:pPr>
      <w:r>
        <w:t>Insert header image from folder</w:t>
      </w:r>
      <w:r w:rsidR="00684466">
        <w:t>.</w:t>
      </w:r>
    </w:p>
    <w:p w14:paraId="51E186D2" w14:textId="77777777" w:rsidR="00D95350" w:rsidRDefault="00D95350" w:rsidP="00D95350">
      <w:pPr>
        <w:pStyle w:val="ListParagraph"/>
        <w:numPr>
          <w:ilvl w:val="0"/>
          <w:numId w:val="6"/>
        </w:numPr>
      </w:pPr>
      <w:r>
        <w:t>Copy and paste copy from document into email</w:t>
      </w:r>
      <w:r w:rsidR="00684466">
        <w:t>.</w:t>
      </w:r>
    </w:p>
    <w:p w14:paraId="53FE0D9D" w14:textId="77777777" w:rsidR="00D95350" w:rsidRDefault="00D95350" w:rsidP="00D95350">
      <w:pPr>
        <w:pStyle w:val="ListParagraph"/>
        <w:numPr>
          <w:ilvl w:val="0"/>
          <w:numId w:val="6"/>
        </w:numPr>
      </w:pPr>
      <w:r>
        <w:t>Insert footer image from folder</w:t>
      </w:r>
      <w:r w:rsidR="00684466">
        <w:t>.</w:t>
      </w:r>
    </w:p>
    <w:p w14:paraId="545D2C61" w14:textId="77777777" w:rsidR="00D95350" w:rsidRDefault="00D95350" w:rsidP="00D95350">
      <w:r>
        <w:t>If you’re going to attach the monthly newsletter as a PDF, here’s some body copy to use:</w:t>
      </w:r>
    </w:p>
    <w:p w14:paraId="157C781B" w14:textId="77777777" w:rsidR="00D95350" w:rsidRDefault="00D95350" w:rsidP="00D95350">
      <w:pPr>
        <w:spacing w:after="0"/>
        <w:rPr>
          <w:b/>
        </w:rPr>
      </w:pPr>
      <w:r>
        <w:rPr>
          <w:b/>
        </w:rPr>
        <w:t>KICKOFF EMAIL</w:t>
      </w:r>
    </w:p>
    <w:p w14:paraId="631868BE" w14:textId="77777777" w:rsidR="0020541F" w:rsidRDefault="0020541F" w:rsidP="0020541F">
      <w:pPr>
        <w:spacing w:after="0"/>
        <w:rPr>
          <w:i/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>Subject:</w:t>
      </w:r>
      <w:r>
        <w:rPr>
          <w:i/>
          <w:color w:val="A6A6A6" w:themeColor="background1" w:themeShade="A6"/>
        </w:rPr>
        <w:t xml:space="preserve"> </w:t>
      </w:r>
    </w:p>
    <w:p w14:paraId="3A771F0F" w14:textId="77777777" w:rsidR="0020541F" w:rsidRPr="0020541F" w:rsidRDefault="0020541F" w:rsidP="0020541F">
      <w:pPr>
        <w:spacing w:after="0"/>
        <w:rPr>
          <w:i/>
        </w:rPr>
      </w:pPr>
      <w:r w:rsidRPr="0020541F">
        <w:rPr>
          <w:i/>
        </w:rPr>
        <w:t>Work for Wellness starts today.</w:t>
      </w:r>
    </w:p>
    <w:p w14:paraId="06EF5AB8" w14:textId="77777777" w:rsidR="0020541F" w:rsidRDefault="0020541F" w:rsidP="00D95350">
      <w:pPr>
        <w:spacing w:after="0"/>
        <w:rPr>
          <w:b/>
        </w:rPr>
      </w:pPr>
    </w:p>
    <w:p w14:paraId="2777F746" w14:textId="77777777" w:rsidR="00D95350" w:rsidRDefault="00D95350" w:rsidP="00D95350">
      <w:pPr>
        <w:spacing w:after="0"/>
      </w:pPr>
      <w:r>
        <w:t>We want to help you maintain a healthy lifestyle</w:t>
      </w:r>
      <w:r w:rsidR="00443E43">
        <w:t xml:space="preserve"> </w:t>
      </w:r>
      <w:r>
        <w:t>—</w:t>
      </w:r>
      <w:r w:rsidR="00443E43">
        <w:t xml:space="preserve"> </w:t>
      </w:r>
      <w:r>
        <w:t>because it’s</w:t>
      </w:r>
      <w:r>
        <w:rPr>
          <w:i/>
          <w:color w:val="A6A6A6" w:themeColor="background1" w:themeShade="A6"/>
        </w:rPr>
        <w:t xml:space="preserve"> </w:t>
      </w:r>
      <w:r>
        <w:t>no secret that living a healthy lifestyle can have some big health benefits. (Click the attachment to open the full document.)</w:t>
      </w:r>
    </w:p>
    <w:p w14:paraId="4055F546" w14:textId="77777777" w:rsidR="00D95350" w:rsidRDefault="00D95350" w:rsidP="00D95350">
      <w:pPr>
        <w:spacing w:after="0"/>
      </w:pPr>
    </w:p>
    <w:p w14:paraId="3CAF44CA" w14:textId="7D5D3626" w:rsidR="00D95350" w:rsidRDefault="007D5596" w:rsidP="00D95350">
      <w:pPr>
        <w:spacing w:after="0"/>
        <w:rPr>
          <w:b/>
        </w:rPr>
      </w:pPr>
      <w:r>
        <w:rPr>
          <w:b/>
        </w:rPr>
        <w:t>MONTH 1</w:t>
      </w:r>
    </w:p>
    <w:p w14:paraId="2AEEC25D" w14:textId="77777777" w:rsidR="0020541F" w:rsidRDefault="0020541F" w:rsidP="0020541F">
      <w:pPr>
        <w:spacing w:after="0"/>
        <w:rPr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 xml:space="preserve">Subject: </w:t>
      </w:r>
    </w:p>
    <w:p w14:paraId="24A3407B" w14:textId="77777777" w:rsidR="0020541F" w:rsidRPr="00B05001" w:rsidRDefault="0020541F" w:rsidP="0020541F">
      <w:pPr>
        <w:spacing w:after="0"/>
        <w:rPr>
          <w:i/>
        </w:rPr>
      </w:pPr>
      <w:r w:rsidRPr="00B05001">
        <w:rPr>
          <w:i/>
        </w:rPr>
        <w:t>Little steps for big health benefits.</w:t>
      </w:r>
    </w:p>
    <w:p w14:paraId="25ED683B" w14:textId="77777777" w:rsidR="0020541F" w:rsidRDefault="0020541F" w:rsidP="00D95350">
      <w:pPr>
        <w:spacing w:after="0"/>
        <w:rPr>
          <w:b/>
        </w:rPr>
      </w:pPr>
    </w:p>
    <w:p w14:paraId="1FC46618" w14:textId="77777777" w:rsidR="00D95350" w:rsidRDefault="00D95350" w:rsidP="00B44A3F">
      <w:pPr>
        <w:spacing w:after="0"/>
      </w:pPr>
      <w:r w:rsidRPr="007F28BA">
        <w:t>Adding new activities to your daily routine can ha</w:t>
      </w:r>
      <w:r>
        <w:t>ve significant health benefits. Many experts recommend walking at least 10,000 steps a day. (Click the attachment to open the full document.)</w:t>
      </w:r>
    </w:p>
    <w:p w14:paraId="4C8D6535" w14:textId="77777777" w:rsidR="00B44A3F" w:rsidRPr="00B44A3F" w:rsidRDefault="00B44A3F" w:rsidP="00B44A3F">
      <w:pPr>
        <w:spacing w:after="0"/>
        <w:rPr>
          <w:b/>
        </w:rPr>
      </w:pPr>
    </w:p>
    <w:p w14:paraId="67708ED3" w14:textId="79393E1C" w:rsidR="00D95350" w:rsidRDefault="007D5596" w:rsidP="00D95350">
      <w:pPr>
        <w:spacing w:after="0"/>
        <w:rPr>
          <w:b/>
        </w:rPr>
      </w:pPr>
      <w:r>
        <w:rPr>
          <w:b/>
        </w:rPr>
        <w:t>MONTH 2</w:t>
      </w:r>
    </w:p>
    <w:p w14:paraId="6424160F" w14:textId="77777777" w:rsidR="0020541F" w:rsidRDefault="0020541F" w:rsidP="0020541F">
      <w:pPr>
        <w:spacing w:after="0"/>
        <w:rPr>
          <w:i/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 xml:space="preserve">Subject: </w:t>
      </w:r>
    </w:p>
    <w:p w14:paraId="576F1C62" w14:textId="77777777" w:rsidR="0020541F" w:rsidRPr="00C01743" w:rsidRDefault="0020541F" w:rsidP="0020541F">
      <w:pPr>
        <w:spacing w:after="0"/>
        <w:rPr>
          <w:i/>
        </w:rPr>
      </w:pPr>
      <w:r w:rsidRPr="00C01743">
        <w:rPr>
          <w:i/>
        </w:rPr>
        <w:t>When you eat better, you feel better.</w:t>
      </w:r>
    </w:p>
    <w:p w14:paraId="5CA0BAC2" w14:textId="77777777" w:rsidR="0020541F" w:rsidRDefault="0020541F" w:rsidP="00D95350">
      <w:pPr>
        <w:spacing w:after="0"/>
        <w:rPr>
          <w:b/>
        </w:rPr>
      </w:pPr>
    </w:p>
    <w:p w14:paraId="1D29988B" w14:textId="77777777" w:rsidR="00D95350" w:rsidRPr="007218DF" w:rsidRDefault="00D95350" w:rsidP="00D95350">
      <w:pPr>
        <w:spacing w:after="0"/>
        <w:rPr>
          <w:b/>
        </w:rPr>
      </w:pPr>
      <w:r w:rsidRPr="007F28BA">
        <w:t>Daily food choices can make a huge difference in your overall health.</w:t>
      </w:r>
      <w:r>
        <w:t xml:space="preserve"> </w:t>
      </w:r>
      <w:r w:rsidRPr="007F28BA">
        <w:t xml:space="preserve">A well-balanced </w:t>
      </w:r>
      <w:r w:rsidR="00443E43">
        <w:t>diet includes at least five</w:t>
      </w:r>
      <w:r w:rsidRPr="004631BC">
        <w:t xml:space="preserve"> servings of fruits and vegetables, which can reduce your health risks and improve your mood.</w:t>
      </w:r>
      <w:r>
        <w:t xml:space="preserve"> (Click the attachment to open the full document.)</w:t>
      </w:r>
    </w:p>
    <w:p w14:paraId="5FCDCDD5" w14:textId="77777777" w:rsidR="00D95350" w:rsidRDefault="00D95350" w:rsidP="00D95350">
      <w:pPr>
        <w:spacing w:after="0"/>
      </w:pPr>
    </w:p>
    <w:p w14:paraId="755E4D33" w14:textId="4F3483BC" w:rsidR="00D95350" w:rsidRDefault="007D5596" w:rsidP="00D95350">
      <w:pPr>
        <w:spacing w:after="0"/>
        <w:rPr>
          <w:b/>
        </w:rPr>
      </w:pPr>
      <w:r>
        <w:rPr>
          <w:b/>
        </w:rPr>
        <w:t>MONTH 3</w:t>
      </w:r>
    </w:p>
    <w:p w14:paraId="3DC4A227" w14:textId="77777777" w:rsidR="0020541F" w:rsidRPr="00235372" w:rsidRDefault="0020541F" w:rsidP="0020541F">
      <w:pPr>
        <w:spacing w:after="0"/>
        <w:rPr>
          <w:i/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 xml:space="preserve">Subject: </w:t>
      </w:r>
    </w:p>
    <w:p w14:paraId="3B8D7920" w14:textId="39EB8DA8" w:rsidR="0020541F" w:rsidRPr="00102707" w:rsidRDefault="0020541F" w:rsidP="0020541F">
      <w:pPr>
        <w:spacing w:after="0"/>
        <w:rPr>
          <w:i/>
        </w:rPr>
      </w:pPr>
      <w:r w:rsidRPr="00102707">
        <w:rPr>
          <w:i/>
        </w:rPr>
        <w:t xml:space="preserve">Stay on track this </w:t>
      </w:r>
      <w:r w:rsidR="007D5596">
        <w:rPr>
          <w:i/>
        </w:rPr>
        <w:t>month</w:t>
      </w:r>
      <w:bookmarkStart w:id="0" w:name="_GoBack"/>
      <w:bookmarkEnd w:id="0"/>
      <w:r w:rsidRPr="00102707">
        <w:rPr>
          <w:i/>
        </w:rPr>
        <w:t>.</w:t>
      </w:r>
    </w:p>
    <w:p w14:paraId="3D6C9AFD" w14:textId="77777777" w:rsidR="0020541F" w:rsidRDefault="0020541F" w:rsidP="00D95350">
      <w:pPr>
        <w:spacing w:after="0"/>
        <w:rPr>
          <w:b/>
        </w:rPr>
      </w:pPr>
    </w:p>
    <w:p w14:paraId="0A82B800" w14:textId="77777777" w:rsidR="00202FA6" w:rsidRPr="00860274" w:rsidRDefault="00D95350" w:rsidP="00860274">
      <w:pPr>
        <w:spacing w:after="0"/>
        <w:rPr>
          <w:b/>
        </w:rPr>
      </w:pPr>
      <w:r>
        <w:t>Life can bring a variety of stressors</w:t>
      </w:r>
      <w:r w:rsidRPr="007F28BA">
        <w:t xml:space="preserve">. And excessive stress </w:t>
      </w:r>
      <w:r w:rsidR="00E76D73">
        <w:t xml:space="preserve">not only affects your health, </w:t>
      </w:r>
      <w:r w:rsidRPr="007F28BA">
        <w:t>but</w:t>
      </w:r>
      <w:r>
        <w:t xml:space="preserve"> </w:t>
      </w:r>
      <w:r w:rsidRPr="007F28BA">
        <w:t xml:space="preserve">can also interfere with productivity and </w:t>
      </w:r>
      <w:r w:rsidRPr="00A34CA5">
        <w:t>concentration</w:t>
      </w:r>
      <w:r w:rsidRPr="007F28BA">
        <w:t xml:space="preserve"> at work.</w:t>
      </w:r>
      <w:r>
        <w:t xml:space="preserve"> (Click the attachment to open the full document.)</w:t>
      </w:r>
    </w:p>
    <w:sectPr w:rsidR="00202FA6" w:rsidRPr="00860274" w:rsidSect="008602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90" w:right="1440" w:bottom="143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5794B" w14:textId="77777777" w:rsidR="00AD081F" w:rsidRDefault="00AD081F" w:rsidP="00172F66">
      <w:pPr>
        <w:spacing w:after="0" w:line="240" w:lineRule="auto"/>
      </w:pPr>
      <w:r>
        <w:separator/>
      </w:r>
    </w:p>
  </w:endnote>
  <w:endnote w:type="continuationSeparator" w:id="0">
    <w:p w14:paraId="6C38385E" w14:textId="77777777" w:rsidR="00AD081F" w:rsidRDefault="00AD081F" w:rsidP="0017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7208B" w14:textId="77777777" w:rsidR="00FD48FC" w:rsidRDefault="00FD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1692D" w14:textId="77777777" w:rsidR="00356740" w:rsidRDefault="00356740" w:rsidP="00356740">
    <w:pPr>
      <w:pStyle w:val="Footer"/>
    </w:pPr>
    <w:r w:rsidRPr="005824D9">
      <w:rPr>
        <w:noProof/>
      </w:rPr>
      <w:drawing>
        <wp:anchor distT="0" distB="0" distL="114300" distR="114300" simplePos="0" relativeHeight="251660288" behindDoc="0" locked="0" layoutInCell="1" allowOverlap="1" wp14:anchorId="149B7B1D" wp14:editId="2BCECE32">
          <wp:simplePos x="0" y="0"/>
          <wp:positionH relativeFrom="column">
            <wp:posOffset>-197485</wp:posOffset>
          </wp:positionH>
          <wp:positionV relativeFrom="paragraph">
            <wp:posOffset>73025</wp:posOffset>
          </wp:positionV>
          <wp:extent cx="1087755" cy="42037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7755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0CC1FC" w14:textId="77777777" w:rsidR="00356740" w:rsidRPr="00356740" w:rsidRDefault="00356740" w:rsidP="00356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EEA80" w14:textId="77777777" w:rsidR="00FD48FC" w:rsidRDefault="00FD4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E0284" w14:textId="77777777" w:rsidR="00AD081F" w:rsidRDefault="00AD081F" w:rsidP="00172F66">
      <w:pPr>
        <w:spacing w:after="0" w:line="240" w:lineRule="auto"/>
      </w:pPr>
      <w:r>
        <w:separator/>
      </w:r>
    </w:p>
  </w:footnote>
  <w:footnote w:type="continuationSeparator" w:id="0">
    <w:p w14:paraId="4F5A8FC8" w14:textId="77777777" w:rsidR="00AD081F" w:rsidRDefault="00AD081F" w:rsidP="00172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D09C2" w14:textId="77777777" w:rsidR="00FD48FC" w:rsidRDefault="00FD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C983" w14:textId="77777777" w:rsidR="00FD48FC" w:rsidRDefault="00FD48FC">
    <w:pPr>
      <w:pStyle w:val="Header"/>
    </w:pPr>
    <w:r>
      <w:rPr>
        <w:noProof/>
      </w:rPr>
      <w:drawing>
        <wp:inline distT="0" distB="0" distL="0" distR="0" wp14:anchorId="0D920730" wp14:editId="362A6CC4">
          <wp:extent cx="5943600" cy="44704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doc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C0091" w14:textId="77777777" w:rsidR="00FD48FC" w:rsidRDefault="00FD4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95C66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A7AA8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F4528A"/>
    <w:multiLevelType w:val="hybridMultilevel"/>
    <w:tmpl w:val="9B709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14934"/>
    <w:multiLevelType w:val="hybridMultilevel"/>
    <w:tmpl w:val="1EFC1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A1"/>
    <w:rsid w:val="00017264"/>
    <w:rsid w:val="00032A68"/>
    <w:rsid w:val="00042F91"/>
    <w:rsid w:val="00045D16"/>
    <w:rsid w:val="00051CC1"/>
    <w:rsid w:val="000644FB"/>
    <w:rsid w:val="00066932"/>
    <w:rsid w:val="0008759A"/>
    <w:rsid w:val="000D0FD8"/>
    <w:rsid w:val="000F170B"/>
    <w:rsid w:val="00125D1C"/>
    <w:rsid w:val="00127CC6"/>
    <w:rsid w:val="0013224D"/>
    <w:rsid w:val="0013281E"/>
    <w:rsid w:val="0013745C"/>
    <w:rsid w:val="00164E06"/>
    <w:rsid w:val="001712D1"/>
    <w:rsid w:val="00172F66"/>
    <w:rsid w:val="00180A9F"/>
    <w:rsid w:val="0019659C"/>
    <w:rsid w:val="00197C46"/>
    <w:rsid w:val="001B0029"/>
    <w:rsid w:val="001B274E"/>
    <w:rsid w:val="001B36C4"/>
    <w:rsid w:val="001C04B9"/>
    <w:rsid w:val="001C4C34"/>
    <w:rsid w:val="001F34C1"/>
    <w:rsid w:val="001F6393"/>
    <w:rsid w:val="00202FA6"/>
    <w:rsid w:val="0020541F"/>
    <w:rsid w:val="0021288A"/>
    <w:rsid w:val="00256404"/>
    <w:rsid w:val="0027476E"/>
    <w:rsid w:val="002D4CF4"/>
    <w:rsid w:val="0031198E"/>
    <w:rsid w:val="00356740"/>
    <w:rsid w:val="003A21ED"/>
    <w:rsid w:val="003A58FB"/>
    <w:rsid w:val="003A5F80"/>
    <w:rsid w:val="003B1378"/>
    <w:rsid w:val="003B14FA"/>
    <w:rsid w:val="003C0C03"/>
    <w:rsid w:val="003C5DC5"/>
    <w:rsid w:val="003F389C"/>
    <w:rsid w:val="00400A44"/>
    <w:rsid w:val="004120D6"/>
    <w:rsid w:val="004205CF"/>
    <w:rsid w:val="00436526"/>
    <w:rsid w:val="00443E43"/>
    <w:rsid w:val="00454A55"/>
    <w:rsid w:val="00465EAB"/>
    <w:rsid w:val="00475B3C"/>
    <w:rsid w:val="00476B4A"/>
    <w:rsid w:val="004A3E8E"/>
    <w:rsid w:val="004C5D75"/>
    <w:rsid w:val="004D70E2"/>
    <w:rsid w:val="00502AF2"/>
    <w:rsid w:val="005176DF"/>
    <w:rsid w:val="00521E21"/>
    <w:rsid w:val="00530CAA"/>
    <w:rsid w:val="00561FBA"/>
    <w:rsid w:val="00566F1D"/>
    <w:rsid w:val="00571FC4"/>
    <w:rsid w:val="005824D9"/>
    <w:rsid w:val="00591D16"/>
    <w:rsid w:val="00592EB8"/>
    <w:rsid w:val="005B50C3"/>
    <w:rsid w:val="005E4E21"/>
    <w:rsid w:val="005E554E"/>
    <w:rsid w:val="005F26FB"/>
    <w:rsid w:val="005F4A7E"/>
    <w:rsid w:val="0061268A"/>
    <w:rsid w:val="006228ED"/>
    <w:rsid w:val="00626781"/>
    <w:rsid w:val="0064355E"/>
    <w:rsid w:val="00654380"/>
    <w:rsid w:val="00655194"/>
    <w:rsid w:val="00684466"/>
    <w:rsid w:val="00695F86"/>
    <w:rsid w:val="006C4D0F"/>
    <w:rsid w:val="006F6447"/>
    <w:rsid w:val="007034F3"/>
    <w:rsid w:val="007069B1"/>
    <w:rsid w:val="00713517"/>
    <w:rsid w:val="00716C03"/>
    <w:rsid w:val="00722C62"/>
    <w:rsid w:val="00733959"/>
    <w:rsid w:val="00756D22"/>
    <w:rsid w:val="00780A74"/>
    <w:rsid w:val="00782E35"/>
    <w:rsid w:val="0078480E"/>
    <w:rsid w:val="00786837"/>
    <w:rsid w:val="007962D7"/>
    <w:rsid w:val="007A016B"/>
    <w:rsid w:val="007C136F"/>
    <w:rsid w:val="007D1CBF"/>
    <w:rsid w:val="007D5596"/>
    <w:rsid w:val="007F026C"/>
    <w:rsid w:val="008021C7"/>
    <w:rsid w:val="008204A4"/>
    <w:rsid w:val="00823A79"/>
    <w:rsid w:val="00844252"/>
    <w:rsid w:val="00846AF4"/>
    <w:rsid w:val="00860274"/>
    <w:rsid w:val="0086356E"/>
    <w:rsid w:val="00885081"/>
    <w:rsid w:val="00894123"/>
    <w:rsid w:val="008C08B5"/>
    <w:rsid w:val="008C5A0E"/>
    <w:rsid w:val="008C7D57"/>
    <w:rsid w:val="008D2584"/>
    <w:rsid w:val="0091153F"/>
    <w:rsid w:val="009247F2"/>
    <w:rsid w:val="00936DDE"/>
    <w:rsid w:val="009523BE"/>
    <w:rsid w:val="00963076"/>
    <w:rsid w:val="00964BB8"/>
    <w:rsid w:val="0098696E"/>
    <w:rsid w:val="0099588D"/>
    <w:rsid w:val="00997C3A"/>
    <w:rsid w:val="009A63B7"/>
    <w:rsid w:val="009D3AC0"/>
    <w:rsid w:val="009D4CEE"/>
    <w:rsid w:val="009F6749"/>
    <w:rsid w:val="00A0464D"/>
    <w:rsid w:val="00A147E5"/>
    <w:rsid w:val="00A223E4"/>
    <w:rsid w:val="00A270FB"/>
    <w:rsid w:val="00A3167E"/>
    <w:rsid w:val="00A334C1"/>
    <w:rsid w:val="00A56AE4"/>
    <w:rsid w:val="00A6591C"/>
    <w:rsid w:val="00A76BF4"/>
    <w:rsid w:val="00A86A7F"/>
    <w:rsid w:val="00A916A7"/>
    <w:rsid w:val="00AA3AA9"/>
    <w:rsid w:val="00AA651A"/>
    <w:rsid w:val="00AB4A21"/>
    <w:rsid w:val="00AD081F"/>
    <w:rsid w:val="00B07BFF"/>
    <w:rsid w:val="00B11A9E"/>
    <w:rsid w:val="00B3281C"/>
    <w:rsid w:val="00B44A3F"/>
    <w:rsid w:val="00B469E1"/>
    <w:rsid w:val="00BA5139"/>
    <w:rsid w:val="00C116C8"/>
    <w:rsid w:val="00C17032"/>
    <w:rsid w:val="00C30BA7"/>
    <w:rsid w:val="00C91B48"/>
    <w:rsid w:val="00C954DE"/>
    <w:rsid w:val="00CA4873"/>
    <w:rsid w:val="00CA78F9"/>
    <w:rsid w:val="00CB5FE1"/>
    <w:rsid w:val="00CB6FB1"/>
    <w:rsid w:val="00CD4D31"/>
    <w:rsid w:val="00CE092E"/>
    <w:rsid w:val="00CE6D5E"/>
    <w:rsid w:val="00CF1286"/>
    <w:rsid w:val="00CF5215"/>
    <w:rsid w:val="00D22D48"/>
    <w:rsid w:val="00D23E84"/>
    <w:rsid w:val="00D60983"/>
    <w:rsid w:val="00D61CA1"/>
    <w:rsid w:val="00D63A9F"/>
    <w:rsid w:val="00D66707"/>
    <w:rsid w:val="00D87822"/>
    <w:rsid w:val="00D90F92"/>
    <w:rsid w:val="00D95350"/>
    <w:rsid w:val="00DA1C92"/>
    <w:rsid w:val="00DA215F"/>
    <w:rsid w:val="00DA407F"/>
    <w:rsid w:val="00DA496E"/>
    <w:rsid w:val="00DC4CC8"/>
    <w:rsid w:val="00DD4615"/>
    <w:rsid w:val="00E07470"/>
    <w:rsid w:val="00E11BEB"/>
    <w:rsid w:val="00E465ED"/>
    <w:rsid w:val="00E53276"/>
    <w:rsid w:val="00E62C3E"/>
    <w:rsid w:val="00E64ED3"/>
    <w:rsid w:val="00E76D73"/>
    <w:rsid w:val="00E8536D"/>
    <w:rsid w:val="00E90BB1"/>
    <w:rsid w:val="00E9134A"/>
    <w:rsid w:val="00EB6D0A"/>
    <w:rsid w:val="00EF1079"/>
    <w:rsid w:val="00F406BD"/>
    <w:rsid w:val="00F460F6"/>
    <w:rsid w:val="00F525ED"/>
    <w:rsid w:val="00F5521B"/>
    <w:rsid w:val="00F56A68"/>
    <w:rsid w:val="00F75644"/>
    <w:rsid w:val="00F8319D"/>
    <w:rsid w:val="00FA7757"/>
    <w:rsid w:val="00FC357E"/>
    <w:rsid w:val="00FC6419"/>
    <w:rsid w:val="00FD48FC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D7D3D"/>
  <w15:docId w15:val="{AAC9319E-7853-CD47-A009-8E28034B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5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uiPriority w:val="29"/>
    <w:rsid w:val="003B1378"/>
  </w:style>
  <w:style w:type="paragraph" w:styleId="Heading1">
    <w:name w:val="heading 1"/>
    <w:basedOn w:val="Normal"/>
    <w:next w:val="BodyText"/>
    <w:link w:val="Heading1Char"/>
    <w:uiPriority w:val="9"/>
    <w:qFormat/>
    <w:rsid w:val="00B469E1"/>
    <w:pPr>
      <w:keepNext/>
      <w:keepLines/>
      <w:spacing w:before="360" w:after="60"/>
      <w:outlineLvl w:val="0"/>
    </w:pPr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469E1"/>
    <w:pPr>
      <w:keepNext/>
      <w:keepLines/>
      <w:spacing w:before="360" w:after="60"/>
      <w:outlineLvl w:val="1"/>
    </w:pPr>
    <w:rPr>
      <w:rFonts w:eastAsiaTheme="majorEastAsia" w:cstheme="majorBidi"/>
      <w:b/>
      <w:bCs/>
      <w:color w:val="262626" w:themeColor="text1" w:themeTint="D9"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469E1"/>
    <w:pPr>
      <w:keepNext/>
      <w:keepLines/>
      <w:spacing w:before="360" w:after="60"/>
      <w:outlineLvl w:val="2"/>
    </w:pPr>
    <w:rPr>
      <w:rFonts w:eastAsiaTheme="majorEastAsia" w:cstheme="majorBidi"/>
      <w:b/>
      <w:bCs/>
      <w:color w:val="404040" w:themeColor="text1" w:themeTint="BF"/>
      <w:sz w:val="24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469E1"/>
    <w:pPr>
      <w:keepNext/>
      <w:keepLines/>
      <w:spacing w:before="360" w:after="60"/>
      <w:outlineLvl w:val="3"/>
    </w:pPr>
    <w:rPr>
      <w:rFonts w:eastAsiaTheme="majorEastAsia" w:cstheme="majorBidi"/>
      <w:b/>
      <w:bCs/>
      <w:iCs/>
      <w:color w:val="595959" w:themeColor="text1" w:themeTint="A6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469E1"/>
    <w:pPr>
      <w:keepNext/>
      <w:keepLines/>
      <w:spacing w:before="360" w:after="60"/>
      <w:outlineLvl w:val="4"/>
    </w:pPr>
    <w:rPr>
      <w:rFonts w:eastAsiaTheme="majorEastAsia" w:cstheme="majorBidi"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469E1"/>
    <w:pPr>
      <w:keepNext/>
      <w:keepLines/>
      <w:spacing w:before="360" w:after="60"/>
      <w:outlineLvl w:val="5"/>
    </w:pPr>
    <w:rPr>
      <w:rFonts w:eastAsiaTheme="majorEastAsia" w:cstheme="majorBidi"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F525E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F525E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69B3E3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5E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B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72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7470"/>
  </w:style>
  <w:style w:type="paragraph" w:styleId="Footer">
    <w:name w:val="footer"/>
    <w:basedOn w:val="Normal"/>
    <w:link w:val="FooterChar"/>
    <w:uiPriority w:val="99"/>
    <w:semiHidden/>
    <w:rsid w:val="00172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7470"/>
  </w:style>
  <w:style w:type="character" w:customStyle="1" w:styleId="Heading1Char">
    <w:name w:val="Heading 1 Char"/>
    <w:basedOn w:val="DefaultParagraphFont"/>
    <w:link w:val="Heading1"/>
    <w:uiPriority w:val="9"/>
    <w:rsid w:val="00B469E1"/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69E1"/>
    <w:rPr>
      <w:rFonts w:eastAsiaTheme="majorEastAsia" w:cstheme="majorBidi"/>
      <w:b/>
      <w:bCs/>
      <w:color w:val="262626" w:themeColor="text1" w:themeTint="D9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469E1"/>
    <w:rPr>
      <w:rFonts w:eastAsiaTheme="majorEastAsia" w:cstheme="majorBidi"/>
      <w:b/>
      <w:bCs/>
      <w:color w:val="404040" w:themeColor="text1" w:themeTint="BF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469E1"/>
    <w:rPr>
      <w:rFonts w:eastAsiaTheme="majorEastAsia" w:cstheme="majorBidi"/>
      <w:b/>
      <w:bCs/>
      <w:iCs/>
      <w:color w:val="595959" w:themeColor="text1" w:themeTint="A6"/>
    </w:rPr>
  </w:style>
  <w:style w:type="character" w:customStyle="1" w:styleId="Heading5Char">
    <w:name w:val="Heading 5 Char"/>
    <w:basedOn w:val="DefaultParagraphFont"/>
    <w:link w:val="Heading5"/>
    <w:uiPriority w:val="9"/>
    <w:rsid w:val="00B469E1"/>
    <w:rPr>
      <w:rFonts w:eastAsiaTheme="majorEastAsia" w:cstheme="majorBidi"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B469E1"/>
    <w:rPr>
      <w:rFonts w:eastAsiaTheme="majorEastAsia" w:cstheme="majorBidi"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F525E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5ED"/>
    <w:rPr>
      <w:rFonts w:asciiTheme="majorHAnsi" w:eastAsiaTheme="majorEastAsia" w:hAnsiTheme="majorHAnsi" w:cstheme="majorBidi"/>
      <w:color w:val="69B3E3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5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469E1"/>
    <w:pPr>
      <w:spacing w:after="300" w:line="240" w:lineRule="auto"/>
      <w:contextualSpacing/>
    </w:pPr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69E1"/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F525ED"/>
    <w:pPr>
      <w:numPr>
        <w:ilvl w:val="1"/>
      </w:numPr>
    </w:pPr>
    <w:rPr>
      <w:rFonts w:asciiTheme="majorHAnsi" w:eastAsiaTheme="majorEastAsia" w:hAnsiTheme="majorHAnsi" w:cstheme="majorBidi"/>
      <w:i/>
      <w:iCs/>
      <w:color w:val="69B3E3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F525ED"/>
    <w:rPr>
      <w:rFonts w:asciiTheme="majorHAnsi" w:eastAsiaTheme="majorEastAsia" w:hAnsiTheme="majorHAnsi" w:cstheme="majorBidi"/>
      <w:i/>
      <w:iCs/>
      <w:color w:val="69B3E3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semiHidden/>
    <w:qFormat/>
    <w:rsid w:val="00F525ED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F525ED"/>
    <w:rPr>
      <w:i/>
      <w:iCs/>
    </w:rPr>
  </w:style>
  <w:style w:type="paragraph" w:styleId="NoSpacing">
    <w:name w:val="No Spacing"/>
    <w:link w:val="NoSpacingChar"/>
    <w:uiPriority w:val="1"/>
    <w:semiHidden/>
    <w:qFormat/>
    <w:rsid w:val="00F525E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4355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525E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525E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525ED"/>
    <w:pPr>
      <w:pBdr>
        <w:bottom w:val="single" w:sz="4" w:space="4" w:color="69B3E3" w:themeColor="accent1"/>
      </w:pBdr>
      <w:spacing w:before="200" w:after="280"/>
      <w:ind w:left="936" w:right="936"/>
    </w:pPr>
    <w:rPr>
      <w:b/>
      <w:bCs/>
      <w:i/>
      <w:iCs/>
      <w:color w:val="69B3E3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525ED"/>
    <w:rPr>
      <w:b/>
      <w:bCs/>
      <w:i/>
      <w:iCs/>
      <w:color w:val="69B3E3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F525E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semiHidden/>
    <w:qFormat/>
    <w:rsid w:val="00F525ED"/>
    <w:rPr>
      <w:b/>
      <w:bCs/>
      <w:i/>
      <w:iCs/>
      <w:color w:val="69B3E3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F525ED"/>
    <w:rPr>
      <w:smallCaps/>
      <w:color w:val="A7BE4B" w:themeColor="accent2"/>
      <w:u w:val="single"/>
    </w:rPr>
  </w:style>
  <w:style w:type="character" w:styleId="IntenseReference">
    <w:name w:val="Intense Reference"/>
    <w:basedOn w:val="DefaultParagraphFont"/>
    <w:uiPriority w:val="32"/>
    <w:semiHidden/>
    <w:qFormat/>
    <w:rsid w:val="00F525ED"/>
    <w:rPr>
      <w:b/>
      <w:bCs/>
      <w:smallCaps/>
      <w:color w:val="A7BE4B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semiHidden/>
    <w:qFormat/>
    <w:rsid w:val="00F525E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25ED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525ED"/>
    <w:pPr>
      <w:spacing w:line="240" w:lineRule="auto"/>
    </w:pPr>
    <w:rPr>
      <w:b/>
      <w:bCs/>
      <w:color w:val="69B3E3" w:themeColor="accent1"/>
      <w:sz w:val="18"/>
      <w:szCs w:val="18"/>
    </w:rPr>
  </w:style>
  <w:style w:type="paragraph" w:customStyle="1" w:styleId="Subhead">
    <w:name w:val="Subhead"/>
    <w:basedOn w:val="Heading2"/>
    <w:next w:val="Normal"/>
    <w:link w:val="SubheadChar"/>
    <w:uiPriority w:val="11"/>
    <w:semiHidden/>
    <w:rsid w:val="00FD7E20"/>
    <w:rPr>
      <w:color w:val="76787A" w:themeColor="accent4"/>
      <w:sz w:val="18"/>
      <w:szCs w:val="18"/>
    </w:rPr>
  </w:style>
  <w:style w:type="character" w:customStyle="1" w:styleId="SubheadChar">
    <w:name w:val="Subhead Char"/>
    <w:basedOn w:val="Heading2Char"/>
    <w:link w:val="Subhead"/>
    <w:uiPriority w:val="11"/>
    <w:semiHidden/>
    <w:rsid w:val="00A6591C"/>
    <w:rPr>
      <w:rFonts w:ascii="Arial" w:eastAsiaTheme="majorEastAsia" w:hAnsi="Arial" w:cstheme="majorBidi"/>
      <w:b/>
      <w:bCs/>
      <w:color w:val="76787A" w:themeColor="accent4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E64ED3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semiHidden/>
    <w:rsid w:val="00F525ED"/>
  </w:style>
  <w:style w:type="paragraph" w:customStyle="1" w:styleId="CoverClientName">
    <w:name w:val="Cover Client Name"/>
    <w:basedOn w:val="Normal"/>
    <w:link w:val="CoverClientNameChar"/>
    <w:uiPriority w:val="82"/>
    <w:semiHidden/>
    <w:rsid w:val="00F406BD"/>
    <w:pPr>
      <w:jc w:val="center"/>
    </w:pPr>
  </w:style>
  <w:style w:type="paragraph" w:customStyle="1" w:styleId="CoverProjectName">
    <w:name w:val="Cover Project Name"/>
    <w:basedOn w:val="Normal"/>
    <w:link w:val="CoverProjectNameChar"/>
    <w:uiPriority w:val="84"/>
    <w:semiHidden/>
    <w:rsid w:val="00F406BD"/>
    <w:pPr>
      <w:jc w:val="center"/>
    </w:pPr>
    <w:rPr>
      <w:b/>
      <w:sz w:val="24"/>
    </w:rPr>
  </w:style>
  <w:style w:type="character" w:customStyle="1" w:styleId="CoverClientNameChar">
    <w:name w:val="Cover Client Name Char"/>
    <w:basedOn w:val="DefaultParagraphFont"/>
    <w:link w:val="CoverClientName"/>
    <w:uiPriority w:val="82"/>
    <w:semiHidden/>
    <w:rsid w:val="00A6591C"/>
  </w:style>
  <w:style w:type="paragraph" w:customStyle="1" w:styleId="CoverDate">
    <w:name w:val="Cover Date"/>
    <w:basedOn w:val="Normal"/>
    <w:link w:val="CoverDateChar"/>
    <w:uiPriority w:val="83"/>
    <w:semiHidden/>
    <w:rsid w:val="00F406BD"/>
    <w:pPr>
      <w:jc w:val="center"/>
    </w:pPr>
  </w:style>
  <w:style w:type="character" w:customStyle="1" w:styleId="CoverProjectNameChar">
    <w:name w:val="Cover Project Name Char"/>
    <w:basedOn w:val="DefaultParagraphFont"/>
    <w:link w:val="CoverProjectName"/>
    <w:uiPriority w:val="84"/>
    <w:semiHidden/>
    <w:rsid w:val="00A6591C"/>
    <w:rPr>
      <w:b/>
      <w:sz w:val="24"/>
    </w:rPr>
  </w:style>
  <w:style w:type="paragraph" w:customStyle="1" w:styleId="CoverSeparator">
    <w:name w:val="Cover Separator"/>
    <w:basedOn w:val="Normal"/>
    <w:link w:val="CoverSeparatorChar"/>
    <w:uiPriority w:val="85"/>
    <w:semiHidden/>
    <w:rsid w:val="00F406BD"/>
    <w:pPr>
      <w:spacing w:after="120" w:line="360" w:lineRule="auto"/>
      <w:ind w:left="-1800" w:right="-1800"/>
      <w:jc w:val="center"/>
    </w:pPr>
    <w:rPr>
      <w:rFonts w:ascii="Arial" w:hAnsi="Arial" w:cs="Arial"/>
      <w:b/>
      <w:color w:val="9CBF43"/>
      <w:sz w:val="28"/>
    </w:rPr>
  </w:style>
  <w:style w:type="character" w:customStyle="1" w:styleId="CoverDateChar">
    <w:name w:val="Cover Date Char"/>
    <w:basedOn w:val="DefaultParagraphFont"/>
    <w:link w:val="CoverDate"/>
    <w:uiPriority w:val="83"/>
    <w:semiHidden/>
    <w:rsid w:val="00A6591C"/>
  </w:style>
  <w:style w:type="paragraph" w:customStyle="1" w:styleId="HeaderDocumentName">
    <w:name w:val="Header Document Name"/>
    <w:basedOn w:val="Header"/>
    <w:link w:val="HeaderDocumentNameChar"/>
    <w:uiPriority w:val="91"/>
    <w:semiHidden/>
    <w:rsid w:val="000F170B"/>
    <w:rPr>
      <w:noProof/>
      <w:color w:val="808080" w:themeColor="background1" w:themeShade="80"/>
      <w:sz w:val="18"/>
    </w:rPr>
  </w:style>
  <w:style w:type="character" w:customStyle="1" w:styleId="CoverSeparatorChar">
    <w:name w:val="Cover Separator Char"/>
    <w:basedOn w:val="DefaultParagraphFont"/>
    <w:link w:val="CoverSeparator"/>
    <w:uiPriority w:val="85"/>
    <w:semiHidden/>
    <w:rsid w:val="00A6591C"/>
    <w:rPr>
      <w:rFonts w:ascii="Arial" w:hAnsi="Arial" w:cs="Arial"/>
      <w:b/>
      <w:color w:val="9CBF43"/>
      <w:sz w:val="28"/>
    </w:rPr>
  </w:style>
  <w:style w:type="character" w:customStyle="1" w:styleId="HeaderDocumentNameChar">
    <w:name w:val="Header Document Name Char"/>
    <w:basedOn w:val="HeaderChar"/>
    <w:link w:val="HeaderDocumentName"/>
    <w:uiPriority w:val="91"/>
    <w:semiHidden/>
    <w:rsid w:val="00256404"/>
    <w:rPr>
      <w:noProof/>
      <w:color w:val="808080" w:themeColor="background1" w:themeShade="80"/>
      <w:sz w:val="18"/>
    </w:rPr>
  </w:style>
  <w:style w:type="paragraph" w:customStyle="1" w:styleId="DocType">
    <w:name w:val="Doc Type"/>
    <w:basedOn w:val="Normal"/>
    <w:link w:val="DocTypeChar"/>
    <w:uiPriority w:val="11"/>
    <w:qFormat/>
    <w:rsid w:val="00B469E1"/>
    <w:pPr>
      <w:spacing w:after="0" w:line="240" w:lineRule="auto"/>
      <w:jc w:val="right"/>
    </w:pPr>
    <w:rPr>
      <w:b/>
      <w:caps/>
      <w:color w:val="0D0D0D" w:themeColor="text1" w:themeTint="F2"/>
      <w:sz w:val="24"/>
      <w:szCs w:val="48"/>
    </w:rPr>
  </w:style>
  <w:style w:type="character" w:customStyle="1" w:styleId="DocTypeChar">
    <w:name w:val="Doc Type Char"/>
    <w:basedOn w:val="DefaultParagraphFont"/>
    <w:link w:val="DocType"/>
    <w:uiPriority w:val="11"/>
    <w:rsid w:val="00B469E1"/>
    <w:rPr>
      <w:b/>
      <w:caps/>
      <w:color w:val="0D0D0D" w:themeColor="text1" w:themeTint="F2"/>
      <w:sz w:val="24"/>
      <w:szCs w:val="48"/>
    </w:rPr>
  </w:style>
  <w:style w:type="paragraph" w:customStyle="1" w:styleId="JobNumber">
    <w:name w:val="Job Number"/>
    <w:basedOn w:val="Normal"/>
    <w:link w:val="JobNumberChar"/>
    <w:uiPriority w:val="79"/>
    <w:semiHidden/>
    <w:rsid w:val="00B3281C"/>
    <w:pPr>
      <w:spacing w:after="0" w:line="420" w:lineRule="exact"/>
      <w:jc w:val="right"/>
    </w:pPr>
    <w:rPr>
      <w:caps/>
      <w:color w:val="69B3E3" w:themeColor="accent1"/>
      <w:sz w:val="32"/>
    </w:rPr>
  </w:style>
  <w:style w:type="paragraph" w:customStyle="1" w:styleId="Tag">
    <w:name w:val="Tag"/>
    <w:basedOn w:val="Normal"/>
    <w:link w:val="TagChar"/>
    <w:uiPriority w:val="89"/>
    <w:semiHidden/>
    <w:rsid w:val="00EB6D0A"/>
    <w:pPr>
      <w:jc w:val="right"/>
    </w:pPr>
    <w:rPr>
      <w:color w:val="76787A" w:themeColor="accent4"/>
    </w:rPr>
  </w:style>
  <w:style w:type="character" w:customStyle="1" w:styleId="JobNumberChar">
    <w:name w:val="Job Number Char"/>
    <w:basedOn w:val="DefaultParagraphFont"/>
    <w:link w:val="JobNumber"/>
    <w:uiPriority w:val="79"/>
    <w:semiHidden/>
    <w:rsid w:val="00A6591C"/>
    <w:rPr>
      <w:caps/>
      <w:color w:val="69B3E3" w:themeColor="accent1"/>
      <w:sz w:val="32"/>
    </w:rPr>
  </w:style>
  <w:style w:type="character" w:customStyle="1" w:styleId="TagChar">
    <w:name w:val="Tag Char"/>
    <w:basedOn w:val="DefaultParagraphFont"/>
    <w:link w:val="Tag"/>
    <w:uiPriority w:val="89"/>
    <w:semiHidden/>
    <w:rsid w:val="00A6591C"/>
    <w:rPr>
      <w:color w:val="76787A" w:themeColor="accent4"/>
    </w:rPr>
  </w:style>
  <w:style w:type="table" w:styleId="TableGrid">
    <w:name w:val="Table Grid"/>
    <w:basedOn w:val="TableNormal"/>
    <w:uiPriority w:val="59"/>
    <w:rsid w:val="00AB4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B469E1"/>
  </w:style>
  <w:style w:type="character" w:customStyle="1" w:styleId="BodyTextChar">
    <w:name w:val="Body Text Char"/>
    <w:basedOn w:val="DefaultParagraphFont"/>
    <w:link w:val="BodyText"/>
    <w:rsid w:val="00B469E1"/>
  </w:style>
  <w:style w:type="paragraph" w:styleId="ListBullet">
    <w:name w:val="List Bullet"/>
    <w:basedOn w:val="Normal"/>
    <w:uiPriority w:val="5"/>
    <w:qFormat/>
    <w:rsid w:val="00B469E1"/>
    <w:pPr>
      <w:numPr>
        <w:numId w:val="3"/>
      </w:numPr>
      <w:contextualSpacing/>
    </w:pPr>
  </w:style>
  <w:style w:type="paragraph" w:styleId="ListNumber">
    <w:name w:val="List Number"/>
    <w:basedOn w:val="Normal"/>
    <w:uiPriority w:val="7"/>
    <w:qFormat/>
    <w:rsid w:val="00B469E1"/>
    <w:pPr>
      <w:numPr>
        <w:numId w:val="4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1C4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etails">
    <w:name w:val="Doc Details"/>
    <w:basedOn w:val="Normal"/>
    <w:link w:val="DocDetailsChar"/>
    <w:uiPriority w:val="29"/>
    <w:qFormat/>
    <w:rsid w:val="00B469E1"/>
    <w:pPr>
      <w:spacing w:after="0" w:line="240" w:lineRule="auto"/>
      <w:jc w:val="right"/>
    </w:pPr>
    <w:rPr>
      <w:color w:val="76787A"/>
      <w:sz w:val="20"/>
    </w:rPr>
  </w:style>
  <w:style w:type="paragraph" w:customStyle="1" w:styleId="DocDate">
    <w:name w:val="Doc Date"/>
    <w:basedOn w:val="BodyText"/>
    <w:link w:val="DocDateChar"/>
    <w:uiPriority w:val="29"/>
    <w:qFormat/>
    <w:rsid w:val="00B469E1"/>
    <w:rPr>
      <w:color w:val="7F7F7F" w:themeColor="text1" w:themeTint="80"/>
    </w:rPr>
  </w:style>
  <w:style w:type="character" w:customStyle="1" w:styleId="DocDetailsChar">
    <w:name w:val="Doc Details Char"/>
    <w:basedOn w:val="DefaultParagraphFont"/>
    <w:link w:val="DocDetails"/>
    <w:uiPriority w:val="29"/>
    <w:rsid w:val="00B469E1"/>
    <w:rPr>
      <w:color w:val="76787A"/>
      <w:sz w:val="20"/>
    </w:rPr>
  </w:style>
  <w:style w:type="character" w:customStyle="1" w:styleId="DocDateChar">
    <w:name w:val="Doc Date Char"/>
    <w:basedOn w:val="BodyTextChar"/>
    <w:link w:val="DocDate"/>
    <w:uiPriority w:val="29"/>
    <w:rsid w:val="00B469E1"/>
    <w:rPr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ohanlon/Desktop/AB&amp;C%20General%20Purpose.dotx" TargetMode="External"/></Relationships>
</file>

<file path=word/theme/theme1.xml><?xml version="1.0" encoding="utf-8"?>
<a:theme xmlns:a="http://schemas.openxmlformats.org/drawingml/2006/main" name="Office Theme">
  <a:themeElements>
    <a:clrScheme name="ab+c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69B3E3"/>
      </a:accent1>
      <a:accent2>
        <a:srgbClr val="A7BE4B"/>
      </a:accent2>
      <a:accent3>
        <a:srgbClr val="C191BB"/>
      </a:accent3>
      <a:accent4>
        <a:srgbClr val="76787A"/>
      </a:accent4>
      <a:accent5>
        <a:srgbClr val="C6C8CA"/>
      </a:accent5>
      <a:accent6>
        <a:srgbClr val="9B7498"/>
      </a:accent6>
      <a:hlink>
        <a:srgbClr val="69B3E3"/>
      </a:hlink>
      <a:folHlink>
        <a:srgbClr val="76787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FA471-698A-F54D-9DB6-5B3C6C103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AB&amp;C General Purpose.dotx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This is heading 1.</vt:lpstr>
      <vt:lpstr>    This is heading 2.</vt:lpstr>
      <vt:lpstr>        This is heading 3.</vt:lpstr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Cindi O'Hanlon</cp:lastModifiedBy>
  <cp:revision>3</cp:revision>
  <cp:lastPrinted>2012-07-17T22:21:00Z</cp:lastPrinted>
  <dcterms:created xsi:type="dcterms:W3CDTF">2018-07-09T18:52:00Z</dcterms:created>
  <dcterms:modified xsi:type="dcterms:W3CDTF">2018-07-09T18:53:00Z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0.1</vt:lpwstr>
  </property>
</Properties>
</file>